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DB94D" w14:textId="77777777" w:rsidR="008F4DFA" w:rsidRDefault="008F4DFA" w:rsidP="004F7FF0">
      <w:r>
        <w:rPr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07F121D4" wp14:editId="48AB78CA">
                <wp:simplePos x="0" y="0"/>
                <wp:positionH relativeFrom="column">
                  <wp:posOffset>-33655</wp:posOffset>
                </wp:positionH>
                <wp:positionV relativeFrom="page">
                  <wp:posOffset>1857375</wp:posOffset>
                </wp:positionV>
                <wp:extent cx="5838825" cy="923925"/>
                <wp:effectExtent l="0" t="0" r="9525" b="952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C8046A" w14:textId="77777777" w:rsidR="004F7FF0" w:rsidRPr="00D45057" w:rsidRDefault="00F030E7" w:rsidP="004F7FF0">
                            <w:pPr>
                              <w:pStyle w:val="Titelzeile"/>
                            </w:pPr>
                            <w:r>
                              <w:t>Preisblatt</w:t>
                            </w:r>
                          </w:p>
                          <w:p w14:paraId="055E1E5E" w14:textId="1B3340C2" w:rsidR="004F7FF0" w:rsidRDefault="004070D6" w:rsidP="004F7FF0">
                            <w:pPr>
                              <w:pStyle w:val="UnterberschriftZwischenberschrift"/>
                            </w:pPr>
                            <w:r w:rsidRPr="004070D6">
                              <w:rPr>
                                <w:bCs/>
                              </w:rPr>
                              <w:t xml:space="preserve">Anpassung </w:t>
                            </w:r>
                            <w:r w:rsidR="00A1534F">
                              <w:rPr>
                                <w:bCs/>
                              </w:rPr>
                              <w:t xml:space="preserve">„Medienscouts NRW“ </w:t>
                            </w:r>
                            <w:r w:rsidRPr="004070D6">
                              <w:rPr>
                                <w:bCs/>
                              </w:rPr>
                              <w:t>Lernparcours und Produktion</w:t>
                            </w:r>
                            <w:r w:rsidRPr="004070D6">
                              <w:t> </w:t>
                            </w:r>
                          </w:p>
                          <w:p w14:paraId="06BFB70C" w14:textId="77777777" w:rsidR="004F7FF0" w:rsidRDefault="004F7FF0" w:rsidP="008F4DFA">
                            <w:pPr>
                              <w:pStyle w:val="Titel"/>
                              <w:rPr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F121D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2.65pt;margin-top:146.25pt;width:459.75pt;height:72.7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" stroked="f">
                <v:textbox inset="0,0,0,0">
                  <w:txbxContent>
                    <w:p w14:paraId="25C8046A" w14:textId="77777777" w:rsidR="004F7FF0" w:rsidRPr="00D45057" w:rsidRDefault="00F030E7" w:rsidP="004F7FF0">
                      <w:pPr>
                        <w:pStyle w:val="Titelzeile"/>
                      </w:pPr>
                      <w:r>
                        <w:t>Preisblatt</w:t>
                      </w:r>
                    </w:p>
                    <w:p w14:paraId="055E1E5E" w14:textId="1B3340C2" w:rsidR="004F7FF0" w:rsidRDefault="004070D6" w:rsidP="004F7FF0">
                      <w:pPr>
                        <w:pStyle w:val="UnterberschriftZwischenberschrift"/>
                      </w:pPr>
                      <w:r w:rsidRPr="004070D6">
                        <w:rPr>
                          <w:bCs/>
                        </w:rPr>
                        <w:t xml:space="preserve">Anpassung </w:t>
                      </w:r>
                      <w:r w:rsidR="00A1534F">
                        <w:rPr>
                          <w:bCs/>
                        </w:rPr>
                        <w:t xml:space="preserve">„Medienscouts NRW“ </w:t>
                      </w:r>
                      <w:r w:rsidRPr="004070D6">
                        <w:rPr>
                          <w:bCs/>
                        </w:rPr>
                        <w:t>Lernparcours und Produktion</w:t>
                      </w:r>
                      <w:r w:rsidRPr="004070D6">
                        <w:t> </w:t>
                      </w:r>
                    </w:p>
                    <w:p w14:paraId="06BFB70C" w14:textId="77777777" w:rsidR="004F7FF0" w:rsidRDefault="004F7FF0" w:rsidP="008F4DFA">
                      <w:pPr>
                        <w:pStyle w:val="Titel"/>
                        <w:rPr>
                          <w:lang w:eastAsia="de-DE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6CEAADA4" w14:textId="77777777" w:rsidR="008F4DFA" w:rsidRDefault="008F4DFA" w:rsidP="004F7FF0"/>
    <w:p w14:paraId="02145149" w14:textId="77777777" w:rsidR="008F4DFA" w:rsidRDefault="008F4DFA" w:rsidP="004F7FF0"/>
    <w:p w14:paraId="607F15CA" w14:textId="77777777" w:rsidR="008F4DFA" w:rsidRDefault="008F4DFA" w:rsidP="004F7FF0">
      <w:pPr>
        <w:sectPr w:rsidR="008F4DFA" w:rsidSect="000C14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2835" w:right="1270" w:bottom="2268" w:left="1418" w:header="624" w:footer="709" w:gutter="0"/>
          <w:pgNumType w:start="1"/>
          <w:cols w:space="708"/>
          <w:docGrid w:linePitch="360"/>
        </w:sectPr>
      </w:pPr>
    </w:p>
    <w:p w14:paraId="5DE0DD57" w14:textId="52F325BF" w:rsidR="001D689F" w:rsidRDefault="00D311E7" w:rsidP="00D311E7">
      <w:r w:rsidRPr="004070D6">
        <w:rPr>
          <w:rStyle w:val="berschrift1Zchn"/>
          <w:bCs/>
        </w:rPr>
        <w:br/>
      </w:r>
    </w:p>
    <w:tbl>
      <w:tblPr>
        <w:tblStyle w:val="Tabellenraster"/>
        <w:tblW w:w="8926" w:type="dxa"/>
        <w:tblLook w:val="04A0" w:firstRow="1" w:lastRow="0" w:firstColumn="1" w:lastColumn="0" w:noHBand="0" w:noVBand="1"/>
      </w:tblPr>
      <w:tblGrid>
        <w:gridCol w:w="1067"/>
        <w:gridCol w:w="3606"/>
        <w:gridCol w:w="1843"/>
        <w:gridCol w:w="2410"/>
      </w:tblGrid>
      <w:tr w:rsidR="004D136D" w14:paraId="5ABA1271" w14:textId="77777777" w:rsidTr="0AB9A2A1">
        <w:tc>
          <w:tcPr>
            <w:tcW w:w="1067" w:type="dxa"/>
          </w:tcPr>
          <w:p w14:paraId="16983165" w14:textId="77777777" w:rsidR="004D136D" w:rsidRDefault="004D136D" w:rsidP="00F030E7">
            <w:r w:rsidRPr="00F030E7">
              <w:rPr>
                <w:b/>
                <w:bCs/>
              </w:rPr>
              <w:t>Pos.-Nr.</w:t>
            </w:r>
          </w:p>
        </w:tc>
        <w:tc>
          <w:tcPr>
            <w:tcW w:w="3606" w:type="dxa"/>
          </w:tcPr>
          <w:p w14:paraId="67AB9A8C" w14:textId="77777777" w:rsidR="004D136D" w:rsidRDefault="004D136D" w:rsidP="00F030E7">
            <w:r w:rsidRPr="00F030E7">
              <w:rPr>
                <w:b/>
                <w:bCs/>
              </w:rPr>
              <w:t>Leistung</w:t>
            </w:r>
          </w:p>
        </w:tc>
        <w:tc>
          <w:tcPr>
            <w:tcW w:w="1843" w:type="dxa"/>
          </w:tcPr>
          <w:p w14:paraId="3D54E92A" w14:textId="04F87B46" w:rsidR="004D136D" w:rsidRDefault="004D136D" w:rsidP="00F030E7">
            <w:r w:rsidRPr="00F030E7">
              <w:rPr>
                <w:b/>
                <w:bCs/>
              </w:rPr>
              <w:t>Menge</w:t>
            </w:r>
            <w:r>
              <w:rPr>
                <w:b/>
                <w:bCs/>
              </w:rPr>
              <w:t xml:space="preserve"> / Einheit</w:t>
            </w:r>
          </w:p>
        </w:tc>
        <w:tc>
          <w:tcPr>
            <w:tcW w:w="2410" w:type="dxa"/>
          </w:tcPr>
          <w:p w14:paraId="7929FC1E" w14:textId="77777777" w:rsidR="004D136D" w:rsidRPr="00F030E7" w:rsidRDefault="004D136D" w:rsidP="00F030E7">
            <w:pPr>
              <w:rPr>
                <w:b/>
                <w:bCs/>
              </w:rPr>
            </w:pPr>
            <w:r w:rsidRPr="00F030E7">
              <w:rPr>
                <w:b/>
                <w:bCs/>
              </w:rPr>
              <w:t>Gesamtpreis (netto)</w:t>
            </w:r>
          </w:p>
        </w:tc>
      </w:tr>
      <w:tr w:rsidR="004D136D" w14:paraId="022379DF" w14:textId="77777777" w:rsidTr="0AB9A2A1">
        <w:trPr>
          <w:trHeight w:val="1322"/>
        </w:trPr>
        <w:tc>
          <w:tcPr>
            <w:tcW w:w="1067" w:type="dxa"/>
          </w:tcPr>
          <w:p w14:paraId="2F626985" w14:textId="77777777" w:rsidR="004D136D" w:rsidRDefault="004D136D" w:rsidP="00F030E7">
            <w:r>
              <w:t>1</w:t>
            </w:r>
          </w:p>
        </w:tc>
        <w:tc>
          <w:tcPr>
            <w:tcW w:w="3606" w:type="dxa"/>
          </w:tcPr>
          <w:p w14:paraId="6D76DF71" w14:textId="1A6D997F" w:rsidR="004D136D" w:rsidRPr="00BD2A21" w:rsidRDefault="004D136D" w:rsidP="40121AC8">
            <w:r w:rsidRPr="00DC1798">
              <w:t>Projektmanagement und Abstimmung mit der LFM NRW (inkl. Kick-off,</w:t>
            </w:r>
            <w:r>
              <w:t xml:space="preserve"> </w:t>
            </w:r>
            <w:r w:rsidRPr="00DC1798">
              <w:t>Abstimmungstermine, Projektsteuerung)</w:t>
            </w:r>
          </w:p>
        </w:tc>
        <w:tc>
          <w:tcPr>
            <w:tcW w:w="1843" w:type="dxa"/>
          </w:tcPr>
          <w:p w14:paraId="0466E0E0" w14:textId="243120F7" w:rsidR="004D136D" w:rsidRPr="00A1534F" w:rsidRDefault="004D136D" w:rsidP="00F030E7">
            <w:r>
              <w:t>Pauschale</w:t>
            </w:r>
          </w:p>
        </w:tc>
        <w:sdt>
          <w:sdtPr>
            <w:id w:val="312618912"/>
            <w:placeholder>
              <w:docPart w:val="E855FA1476104ED39488ED2402FF533C"/>
            </w:placeholder>
            <w:showingPlcHdr/>
          </w:sdtPr>
          <w:sdtEndPr/>
          <w:sdtContent>
            <w:tc>
              <w:tcPr>
                <w:tcW w:w="2410" w:type="dxa"/>
              </w:tcPr>
              <w:p w14:paraId="5F34A825" w14:textId="77777777" w:rsidR="004D136D" w:rsidRDefault="004D136D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4D136D" w14:paraId="78E3E65D" w14:textId="77777777" w:rsidTr="0AB9A2A1">
        <w:trPr>
          <w:trHeight w:val="1110"/>
        </w:trPr>
        <w:tc>
          <w:tcPr>
            <w:tcW w:w="1067" w:type="dxa"/>
          </w:tcPr>
          <w:p w14:paraId="26071F1A" w14:textId="77777777" w:rsidR="004D136D" w:rsidRDefault="004D136D" w:rsidP="00F030E7">
            <w:r>
              <w:t>2</w:t>
            </w:r>
          </w:p>
        </w:tc>
        <w:tc>
          <w:tcPr>
            <w:tcW w:w="3606" w:type="dxa"/>
          </w:tcPr>
          <w:p w14:paraId="7A410009" w14:textId="14E28B4E" w:rsidR="004D136D" w:rsidRPr="00BD2A21" w:rsidRDefault="004D136D" w:rsidP="40121AC8">
            <w:r w:rsidRPr="00DC1798">
              <w:t>Fachliche und didaktische Konzeption der Anpassungen des bestehenden Lernparcours</w:t>
            </w:r>
          </w:p>
        </w:tc>
        <w:tc>
          <w:tcPr>
            <w:tcW w:w="1843" w:type="dxa"/>
          </w:tcPr>
          <w:p w14:paraId="2AAB5713" w14:textId="5DE9434F" w:rsidR="004D136D" w:rsidRPr="00F030E7" w:rsidRDefault="004D136D" w:rsidP="00F030E7">
            <w:r>
              <w:t>Pauschale</w:t>
            </w:r>
          </w:p>
        </w:tc>
        <w:sdt>
          <w:sdtPr>
            <w:id w:val="1120648217"/>
            <w:placeholder>
              <w:docPart w:val="D804296006C943BA8E8BDE6F26BCFF6E"/>
            </w:placeholder>
            <w:showingPlcHdr/>
          </w:sdtPr>
          <w:sdtEndPr/>
          <w:sdtContent>
            <w:tc>
              <w:tcPr>
                <w:tcW w:w="2410" w:type="dxa"/>
              </w:tcPr>
              <w:p w14:paraId="2CE8C540" w14:textId="77777777" w:rsidR="004D136D" w:rsidRPr="00F030E7" w:rsidRDefault="004D136D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4D136D" w14:paraId="5282F120" w14:textId="77777777" w:rsidTr="0AB9A2A1">
        <w:tc>
          <w:tcPr>
            <w:tcW w:w="1067" w:type="dxa"/>
          </w:tcPr>
          <w:p w14:paraId="3AF478EF" w14:textId="62E05F55" w:rsidR="004D136D" w:rsidRDefault="004D136D" w:rsidP="00F030E7">
            <w:r>
              <w:t>3</w:t>
            </w:r>
          </w:p>
        </w:tc>
        <w:tc>
          <w:tcPr>
            <w:tcW w:w="3606" w:type="dxa"/>
          </w:tcPr>
          <w:p w14:paraId="4FD04A4E" w14:textId="5F2B4467" w:rsidR="004D136D" w:rsidRPr="00BD2A21" w:rsidRDefault="004D136D" w:rsidP="40121AC8">
            <w:r w:rsidRPr="00DC1798">
              <w:t>Inhaltliche Überarbeitung und Aktualisierung der bestehenden Inhalte</w:t>
            </w:r>
          </w:p>
        </w:tc>
        <w:tc>
          <w:tcPr>
            <w:tcW w:w="1843" w:type="dxa"/>
          </w:tcPr>
          <w:p w14:paraId="04BF783E" w14:textId="1C7B6543" w:rsidR="004D136D" w:rsidRDefault="004D136D" w:rsidP="00F030E7">
            <w:r>
              <w:t>Pauschale</w:t>
            </w:r>
          </w:p>
        </w:tc>
        <w:sdt>
          <w:sdtPr>
            <w:id w:val="1690259205"/>
            <w:placeholder>
              <w:docPart w:val="78581EDAE8AE4C0D9E2031D6D115B327"/>
            </w:placeholder>
            <w:showingPlcHdr/>
          </w:sdtPr>
          <w:sdtEndPr/>
          <w:sdtContent>
            <w:tc>
              <w:tcPr>
                <w:tcW w:w="2410" w:type="dxa"/>
              </w:tcPr>
              <w:p w14:paraId="53D94D9A" w14:textId="643AF8CA" w:rsidR="004D136D" w:rsidRDefault="00D327A8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4D136D" w14:paraId="41BF3358" w14:textId="77777777" w:rsidTr="0AB9A2A1">
        <w:tc>
          <w:tcPr>
            <w:tcW w:w="1067" w:type="dxa"/>
          </w:tcPr>
          <w:p w14:paraId="5A096DE0" w14:textId="6A10CD7C" w:rsidR="004D136D" w:rsidRDefault="004D136D" w:rsidP="00F030E7">
            <w:r>
              <w:t>4</w:t>
            </w:r>
          </w:p>
        </w:tc>
        <w:tc>
          <w:tcPr>
            <w:tcW w:w="3606" w:type="dxa"/>
          </w:tcPr>
          <w:p w14:paraId="36C92063" w14:textId="2A07656A" w:rsidR="004D136D" w:rsidRPr="00BD2A21" w:rsidRDefault="004D136D" w:rsidP="00F030E7">
            <w:r w:rsidRPr="00DC1798">
              <w:t>Zielgruppengerechte Anpassung für Schulen mit Unterstützungsbedarf (insbesondere Haupt- und Förderschulen)</w:t>
            </w:r>
          </w:p>
        </w:tc>
        <w:tc>
          <w:tcPr>
            <w:tcW w:w="1843" w:type="dxa"/>
          </w:tcPr>
          <w:p w14:paraId="5CEC5306" w14:textId="1CFBD784" w:rsidR="004D136D" w:rsidRDefault="004D136D" w:rsidP="00F030E7">
            <w:r>
              <w:t>Pauschale</w:t>
            </w:r>
          </w:p>
        </w:tc>
        <w:sdt>
          <w:sdtPr>
            <w:id w:val="401036484"/>
            <w:placeholder>
              <w:docPart w:val="A72A41E4460C4A5EBE6B44BAA2FC9DD5"/>
            </w:placeholder>
            <w:showingPlcHdr/>
          </w:sdtPr>
          <w:sdtEndPr/>
          <w:sdtContent>
            <w:tc>
              <w:tcPr>
                <w:tcW w:w="2410" w:type="dxa"/>
              </w:tcPr>
              <w:p w14:paraId="58D014EA" w14:textId="20929201" w:rsidR="004D136D" w:rsidRDefault="00D327A8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4D136D" w14:paraId="0928F4B5" w14:textId="77777777" w:rsidTr="0AB9A2A1">
        <w:tc>
          <w:tcPr>
            <w:tcW w:w="1067" w:type="dxa"/>
          </w:tcPr>
          <w:p w14:paraId="5F2184BE" w14:textId="47349F0D" w:rsidR="004D136D" w:rsidRDefault="004D136D" w:rsidP="00F030E7">
            <w:r>
              <w:t>5</w:t>
            </w:r>
          </w:p>
        </w:tc>
        <w:tc>
          <w:tcPr>
            <w:tcW w:w="3606" w:type="dxa"/>
          </w:tcPr>
          <w:p w14:paraId="23EE5BB2" w14:textId="2A9B3F30" w:rsidR="004D136D" w:rsidRPr="00BD2A21" w:rsidRDefault="004D136D" w:rsidP="00F030E7">
            <w:r w:rsidRPr="00FE21C7">
              <w:t>Redaktion, sprachliche Überarbeitung und Lektorat</w:t>
            </w:r>
          </w:p>
        </w:tc>
        <w:tc>
          <w:tcPr>
            <w:tcW w:w="1843" w:type="dxa"/>
          </w:tcPr>
          <w:p w14:paraId="0A407A02" w14:textId="637CC173" w:rsidR="004D136D" w:rsidRDefault="004D136D" w:rsidP="00F030E7">
            <w:r>
              <w:t>Pauschale</w:t>
            </w:r>
          </w:p>
        </w:tc>
        <w:sdt>
          <w:sdtPr>
            <w:id w:val="-1061560267"/>
            <w:placeholder>
              <w:docPart w:val="7BEE476D02A947CCACF7B57592114419"/>
            </w:placeholder>
            <w:showingPlcHdr/>
          </w:sdtPr>
          <w:sdtEndPr/>
          <w:sdtContent>
            <w:tc>
              <w:tcPr>
                <w:tcW w:w="2410" w:type="dxa"/>
              </w:tcPr>
              <w:p w14:paraId="0A375E4A" w14:textId="5FABD949" w:rsidR="004D136D" w:rsidRDefault="00D327A8" w:rsidP="00F030E7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4D136D" w14:paraId="781FEA96" w14:textId="77777777" w:rsidTr="0AB9A2A1">
        <w:trPr>
          <w:trHeight w:val="300"/>
        </w:trPr>
        <w:tc>
          <w:tcPr>
            <w:tcW w:w="1067" w:type="dxa"/>
          </w:tcPr>
          <w:p w14:paraId="5FB275E8" w14:textId="044E19C8" w:rsidR="004D136D" w:rsidRDefault="004D136D" w:rsidP="40121AC8">
            <w:r>
              <w:t>6</w:t>
            </w:r>
          </w:p>
        </w:tc>
        <w:tc>
          <w:tcPr>
            <w:tcW w:w="3606" w:type="dxa"/>
          </w:tcPr>
          <w:p w14:paraId="492732EC" w14:textId="16FE4B4B" w:rsidR="004D136D" w:rsidRPr="00BD2A21" w:rsidRDefault="004D136D" w:rsidP="40121AC8">
            <w:r w:rsidRPr="00FE21C7">
              <w:t>Grafische Gestaltung, Satz und Erstellung druckfähiger Daten inkl. zwei Korrekturschleifen</w:t>
            </w:r>
          </w:p>
        </w:tc>
        <w:tc>
          <w:tcPr>
            <w:tcW w:w="1843" w:type="dxa"/>
          </w:tcPr>
          <w:p w14:paraId="3950C341" w14:textId="44164C51" w:rsidR="004D136D" w:rsidRDefault="004D136D" w:rsidP="40121AC8">
            <w:r>
              <w:t>Pauschale</w:t>
            </w:r>
          </w:p>
        </w:tc>
        <w:sdt>
          <w:sdtPr>
            <w:id w:val="795416970"/>
            <w:placeholder>
              <w:docPart w:val="391E70C2D61F4F3A80C13215A8F45602"/>
            </w:placeholder>
            <w:showingPlcHdr/>
          </w:sdtPr>
          <w:sdtEndPr/>
          <w:sdtContent>
            <w:tc>
              <w:tcPr>
                <w:tcW w:w="2410" w:type="dxa"/>
              </w:tcPr>
              <w:p w14:paraId="09418FF5" w14:textId="1092B138" w:rsidR="004D136D" w:rsidRDefault="00D327A8" w:rsidP="40121AC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4D136D" w14:paraId="1F4F9FE1" w14:textId="77777777" w:rsidTr="0AB9A2A1">
        <w:trPr>
          <w:trHeight w:val="300"/>
        </w:trPr>
        <w:tc>
          <w:tcPr>
            <w:tcW w:w="1067" w:type="dxa"/>
          </w:tcPr>
          <w:p w14:paraId="0A63AECE" w14:textId="0D148A93" w:rsidR="004D136D" w:rsidRDefault="004D136D" w:rsidP="40121AC8">
            <w:r>
              <w:t>7</w:t>
            </w:r>
          </w:p>
        </w:tc>
        <w:tc>
          <w:tcPr>
            <w:tcW w:w="3606" w:type="dxa"/>
          </w:tcPr>
          <w:p w14:paraId="62DC279E" w14:textId="6A450AA7" w:rsidR="004D136D" w:rsidRPr="00BD2A21" w:rsidRDefault="004D136D" w:rsidP="40121AC8">
            <w:r w:rsidRPr="00FE21C7">
              <w:t>Druckvorbereitung und Produktionssteuerung</w:t>
            </w:r>
          </w:p>
        </w:tc>
        <w:tc>
          <w:tcPr>
            <w:tcW w:w="1843" w:type="dxa"/>
          </w:tcPr>
          <w:p w14:paraId="17C3DCDA" w14:textId="267A9CB7" w:rsidR="004D136D" w:rsidRDefault="004D136D" w:rsidP="40121AC8">
            <w:r>
              <w:t>Pauschale</w:t>
            </w:r>
          </w:p>
        </w:tc>
        <w:sdt>
          <w:sdtPr>
            <w:id w:val="31858605"/>
            <w:placeholder>
              <w:docPart w:val="8BA92179F1DF42488D51E6AC685A43B8"/>
            </w:placeholder>
            <w:showingPlcHdr/>
          </w:sdtPr>
          <w:sdtEndPr/>
          <w:sdtContent>
            <w:tc>
              <w:tcPr>
                <w:tcW w:w="2410" w:type="dxa"/>
              </w:tcPr>
              <w:p w14:paraId="71B08C73" w14:textId="44622A0E" w:rsidR="004D136D" w:rsidRDefault="00D327A8" w:rsidP="40121AC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4D136D" w14:paraId="45120C44" w14:textId="77777777" w:rsidTr="0AB9A2A1">
        <w:trPr>
          <w:trHeight w:val="300"/>
        </w:trPr>
        <w:tc>
          <w:tcPr>
            <w:tcW w:w="1067" w:type="dxa"/>
          </w:tcPr>
          <w:p w14:paraId="390A6AA0" w14:textId="606D56A8" w:rsidR="004D136D" w:rsidRDefault="004D136D" w:rsidP="40121AC8">
            <w:r>
              <w:lastRenderedPageBreak/>
              <w:t>8</w:t>
            </w:r>
          </w:p>
        </w:tc>
        <w:tc>
          <w:tcPr>
            <w:tcW w:w="3606" w:type="dxa"/>
          </w:tcPr>
          <w:p w14:paraId="5FA95EBB" w14:textId="6A265A7F" w:rsidR="004D136D" w:rsidRPr="00FE21C7" w:rsidRDefault="004D136D" w:rsidP="40121AC8">
            <w:r w:rsidRPr="00FE21C7">
              <w:t>Produktion / Druck Lernparcours</w:t>
            </w:r>
          </w:p>
        </w:tc>
        <w:tc>
          <w:tcPr>
            <w:tcW w:w="1843" w:type="dxa"/>
          </w:tcPr>
          <w:p w14:paraId="7FA40745" w14:textId="0791DB09" w:rsidR="004D136D" w:rsidRDefault="2F94F52E" w:rsidP="0AB9A2A1">
            <w:pPr>
              <w:rPr>
                <w:highlight w:val="yellow"/>
              </w:rPr>
            </w:pPr>
            <w:r w:rsidRPr="00E50CC1">
              <w:t>600</w:t>
            </w:r>
            <w:r w:rsidR="009A5B5E" w:rsidRPr="00E50CC1">
              <w:t xml:space="preserve"> Stück / Auflage</w:t>
            </w:r>
          </w:p>
        </w:tc>
        <w:sdt>
          <w:sdtPr>
            <w:id w:val="877123321"/>
            <w:placeholder>
              <w:docPart w:val="02EF426F617340CEA46D502ACFC33E72"/>
            </w:placeholder>
            <w:showingPlcHdr/>
          </w:sdtPr>
          <w:sdtEndPr/>
          <w:sdtContent>
            <w:tc>
              <w:tcPr>
                <w:tcW w:w="2410" w:type="dxa"/>
              </w:tcPr>
              <w:p w14:paraId="701A894C" w14:textId="42F8B275" w:rsidR="004D136D" w:rsidRDefault="00D327A8" w:rsidP="40121AC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  <w:tr w:rsidR="004D136D" w14:paraId="3562AC61" w14:textId="77777777" w:rsidTr="0AB9A2A1">
        <w:trPr>
          <w:trHeight w:val="300"/>
        </w:trPr>
        <w:tc>
          <w:tcPr>
            <w:tcW w:w="1067" w:type="dxa"/>
          </w:tcPr>
          <w:p w14:paraId="65FE273F" w14:textId="257BC36E" w:rsidR="004D136D" w:rsidRDefault="004D136D" w:rsidP="40121AC8">
            <w:r>
              <w:t>9</w:t>
            </w:r>
          </w:p>
        </w:tc>
        <w:tc>
          <w:tcPr>
            <w:tcW w:w="3606" w:type="dxa"/>
          </w:tcPr>
          <w:p w14:paraId="6234895B" w14:textId="3FF5F780" w:rsidR="004D136D" w:rsidRPr="00FE21C7" w:rsidRDefault="004D136D" w:rsidP="40121AC8">
            <w:r w:rsidRPr="00DB07FB">
              <w:t>Verpackung und Lieferung an einen Standort in NRW</w:t>
            </w:r>
          </w:p>
        </w:tc>
        <w:tc>
          <w:tcPr>
            <w:tcW w:w="1843" w:type="dxa"/>
          </w:tcPr>
          <w:p w14:paraId="1486505D" w14:textId="48DAD16D" w:rsidR="004D136D" w:rsidRDefault="004D136D" w:rsidP="40121AC8">
            <w:r>
              <w:t>Pauschale</w:t>
            </w:r>
          </w:p>
        </w:tc>
        <w:sdt>
          <w:sdtPr>
            <w:id w:val="1187791067"/>
            <w:placeholder>
              <w:docPart w:val="4FE2D6933D0741E596D50C21348358CD"/>
            </w:placeholder>
            <w:showingPlcHdr/>
          </w:sdtPr>
          <w:sdtEndPr/>
          <w:sdtContent>
            <w:tc>
              <w:tcPr>
                <w:tcW w:w="2410" w:type="dxa"/>
              </w:tcPr>
              <w:p w14:paraId="5D94ED5B" w14:textId="3191F37D" w:rsidR="004D136D" w:rsidRDefault="00D327A8" w:rsidP="40121AC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 xml:space="preserve">den Gesamtpreis (netto) </w:t>
                </w:r>
                <w:r w:rsidRPr="00465483">
                  <w:rPr>
                    <w:rStyle w:val="Platzhaltertext"/>
                  </w:rPr>
                  <w:t>einzugeben.</w:t>
                </w:r>
              </w:p>
            </w:tc>
          </w:sdtContent>
        </w:sdt>
      </w:tr>
    </w:tbl>
    <w:p w14:paraId="62078709" w14:textId="6147A7C8" w:rsidR="40121AC8" w:rsidRDefault="40121AC8"/>
    <w:p w14:paraId="47604636" w14:textId="77777777" w:rsidR="00F030E7" w:rsidRPr="00F030E7" w:rsidRDefault="004778EC" w:rsidP="00F030E7">
      <w:r>
        <w:pict w14:anchorId="7545AEC1">
          <v:rect id="_x0000_i1025" style="width:0;height:1.5pt" o:hralign="center" o:hrstd="t" o:hr="t" fillcolor="#a0a0a0" stroked="f"/>
        </w:pic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2"/>
        <w:gridCol w:w="6405"/>
      </w:tblGrid>
      <w:tr w:rsidR="00F030E7" w:rsidRPr="00F030E7" w14:paraId="421B4E21" w14:textId="77777777" w:rsidTr="003641A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96A820" w14:textId="77777777" w:rsidR="00F030E7" w:rsidRPr="00F030E7" w:rsidRDefault="00F030E7" w:rsidP="003641A8">
            <w:r w:rsidRPr="00F030E7">
              <w:rPr>
                <w:b/>
                <w:bCs/>
              </w:rPr>
              <w:t>Gesamtpreis netto</w:t>
            </w:r>
          </w:p>
        </w:tc>
        <w:sdt>
          <w:sdtPr>
            <w:id w:val="609322743"/>
            <w:placeholder>
              <w:docPart w:val="23B58C01B5934715BA76E4CF9CB43924"/>
            </w:placeholder>
            <w:showingPlcHdr/>
          </w:sdtPr>
          <w:sdtEndPr/>
          <w:sdtContent>
            <w:tc>
              <w:tcPr>
                <w:tcW w:w="0" w:type="auto"/>
                <w:vAlign w:val="center"/>
                <w:hideMark/>
              </w:tcPr>
              <w:p w14:paraId="4ABCA539" w14:textId="77777777" w:rsidR="00F030E7" w:rsidRPr="00F030E7" w:rsidRDefault="00C720F0" w:rsidP="003641A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Betrag (netto)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  <w:tr w:rsidR="00F030E7" w:rsidRPr="00F030E7" w14:paraId="476C4343" w14:textId="77777777" w:rsidTr="003641A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911A56" w14:textId="77777777" w:rsidR="00F030E7" w:rsidRPr="00F030E7" w:rsidRDefault="00F030E7" w:rsidP="003641A8">
            <w:r w:rsidRPr="00F030E7">
              <w:t>MwSt. (z. B. 19%)</w:t>
            </w:r>
          </w:p>
        </w:tc>
        <w:sdt>
          <w:sdtPr>
            <w:id w:val="757875666"/>
            <w:placeholder>
              <w:docPart w:val="329CDD978646482A8DD62A0AE16F2C83"/>
            </w:placeholder>
            <w:showingPlcHdr/>
          </w:sdtPr>
          <w:sdtEndPr/>
          <w:sdtContent>
            <w:tc>
              <w:tcPr>
                <w:tcW w:w="0" w:type="auto"/>
                <w:vAlign w:val="center"/>
                <w:hideMark/>
              </w:tcPr>
              <w:p w14:paraId="55AC209E" w14:textId="77777777" w:rsidR="00F030E7" w:rsidRPr="00F030E7" w:rsidRDefault="00C720F0" w:rsidP="003641A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die MwSt.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  <w:tr w:rsidR="00F030E7" w:rsidRPr="00F030E7" w14:paraId="3EB5D3A0" w14:textId="77777777" w:rsidTr="003641A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5D3077" w14:textId="77777777" w:rsidR="00F030E7" w:rsidRPr="00F030E7" w:rsidRDefault="00F030E7" w:rsidP="003641A8">
            <w:r w:rsidRPr="00F030E7">
              <w:rPr>
                <w:b/>
                <w:bCs/>
              </w:rPr>
              <w:t>Gesamtpreis brutto</w:t>
            </w:r>
          </w:p>
        </w:tc>
        <w:sdt>
          <w:sdtPr>
            <w:id w:val="-1206095016"/>
            <w:placeholder>
              <w:docPart w:val="91714F5362F749E0A0F94272EAC1E57F"/>
            </w:placeholder>
            <w:showingPlcHdr/>
          </w:sdtPr>
          <w:sdtEndPr/>
          <w:sdtContent>
            <w:tc>
              <w:tcPr>
                <w:tcW w:w="0" w:type="auto"/>
                <w:vAlign w:val="center"/>
                <w:hideMark/>
              </w:tcPr>
              <w:p w14:paraId="551917E0" w14:textId="77777777" w:rsidR="00F030E7" w:rsidRPr="00F030E7" w:rsidRDefault="00C720F0" w:rsidP="003641A8">
                <w:r w:rsidRPr="00465483">
                  <w:rPr>
                    <w:rStyle w:val="Platzhaltertext"/>
                  </w:rPr>
                  <w:t xml:space="preserve">Klicken oder tippen Sie hier, um </w:t>
                </w:r>
                <w:r>
                  <w:rPr>
                    <w:rStyle w:val="Platzhaltertext"/>
                  </w:rPr>
                  <w:t>den Betrag (brutto) in €</w:t>
                </w:r>
                <w:r w:rsidRPr="00465483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60848680" w14:textId="77777777" w:rsidR="00F030E7" w:rsidRPr="00F030E7" w:rsidRDefault="004778EC" w:rsidP="00F030E7">
      <w:r>
        <w:pict w14:anchorId="0548C010">
          <v:rect id="_x0000_i1026" style="width:0;height:1.5pt" o:hralign="center" o:hrstd="t" o:hr="t" fillcolor="#a0a0a0" stroked="f"/>
        </w:pict>
      </w:r>
    </w:p>
    <w:p w14:paraId="5728D37C" w14:textId="77777777" w:rsidR="009C39A2" w:rsidRDefault="009C39A2" w:rsidP="009E3D58">
      <w:pPr>
        <w:rPr>
          <w:rStyle w:val="Fett"/>
        </w:rPr>
      </w:pPr>
      <w:r>
        <w:rPr>
          <w:rStyle w:val="Fett"/>
        </w:rPr>
        <w:t>Hinweise (optional durch den Bieter</w:t>
      </w:r>
      <w:r w:rsidR="00D311E7">
        <w:rPr>
          <w:rStyle w:val="Fett"/>
        </w:rPr>
        <w:t>/die Bieterin</w:t>
      </w:r>
      <w:r>
        <w:rPr>
          <w:rStyle w:val="Fett"/>
        </w:rPr>
        <w:t xml:space="preserve"> zu ergänzen)</w:t>
      </w:r>
    </w:p>
    <w:sdt>
      <w:sdtPr>
        <w:rPr>
          <w:rStyle w:val="Fett"/>
        </w:rPr>
        <w:id w:val="-738481561"/>
        <w:placeholder>
          <w:docPart w:val="9FAE4305E8F34FABBC8873B6FF88A419"/>
        </w:placeholder>
        <w:showingPlcHdr/>
      </w:sdtPr>
      <w:sdtEndPr>
        <w:rPr>
          <w:rStyle w:val="Fett"/>
        </w:rPr>
      </w:sdtEndPr>
      <w:sdtContent>
        <w:p w14:paraId="5AB56F43" w14:textId="189C9B7C" w:rsidR="00E77E6E" w:rsidRDefault="009C39A2" w:rsidP="009E3D58">
          <w:pPr>
            <w:rPr>
              <w:rStyle w:val="Fett"/>
            </w:rPr>
          </w:pPr>
          <w:r w:rsidRPr="00783357">
            <w:rPr>
              <w:rStyle w:val="Platzhaltertext"/>
            </w:rPr>
            <w:t>Klicken oder tippen Sie hier, um Text einzugeben.</w:t>
          </w:r>
        </w:p>
      </w:sdtContent>
    </w:sdt>
    <w:p w14:paraId="7D7A5226" w14:textId="77777777" w:rsidR="00E77E6E" w:rsidRDefault="00E77E6E" w:rsidP="009E3D58">
      <w:pPr>
        <w:rPr>
          <w:rStyle w:val="Fett"/>
        </w:rPr>
      </w:pPr>
    </w:p>
    <w:p w14:paraId="58AE82D3" w14:textId="77777777" w:rsidR="009E3D58" w:rsidRPr="00B50305" w:rsidRDefault="009E3D58" w:rsidP="009E3D58">
      <w:r>
        <w:rPr>
          <w:rStyle w:val="Fett"/>
        </w:rPr>
        <w:t>Bestätigung des</w:t>
      </w:r>
      <w:r w:rsidR="00F030E7" w:rsidRPr="00F030E7">
        <w:rPr>
          <w:rStyle w:val="Fett"/>
        </w:rPr>
        <w:t xml:space="preserve"> Anbieters</w:t>
      </w:r>
      <w:r w:rsidR="00D311E7">
        <w:rPr>
          <w:rStyle w:val="Fett"/>
        </w:rPr>
        <w:t>/der Anbieterin</w:t>
      </w:r>
      <w:r w:rsidR="00F030E7" w:rsidRPr="00F030E7">
        <w:rPr>
          <w:rStyle w:val="Fett"/>
        </w:rPr>
        <w:t>:</w:t>
      </w:r>
      <w:r w:rsidR="00F030E7" w:rsidRPr="00F030E7"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48"/>
        <w:gridCol w:w="7160"/>
      </w:tblGrid>
      <w:tr w:rsidR="009E3D58" w:rsidRPr="00B50305" w14:paraId="38CA8DDF" w14:textId="77777777" w:rsidTr="003641A8">
        <w:trPr>
          <w:trHeight w:val="397"/>
        </w:trPr>
        <w:tc>
          <w:tcPr>
            <w:tcW w:w="1838" w:type="dxa"/>
            <w:vAlign w:val="center"/>
          </w:tcPr>
          <w:p w14:paraId="39DDBEC8" w14:textId="77777777" w:rsidR="009E3D58" w:rsidRPr="009E3D58" w:rsidRDefault="009E3D58" w:rsidP="003641A8">
            <w:pPr>
              <w:rPr>
                <w:szCs w:val="19"/>
              </w:rPr>
            </w:pPr>
            <w:r w:rsidRPr="009E3D58">
              <w:rPr>
                <w:szCs w:val="19"/>
              </w:rPr>
              <w:t>Name der Firma:</w:t>
            </w:r>
          </w:p>
        </w:tc>
        <w:sdt>
          <w:sdtPr>
            <w:rPr>
              <w:szCs w:val="19"/>
            </w:rPr>
            <w:id w:val="203374891"/>
            <w:placeholder>
              <w:docPart w:val="001D438606E74BEFA4FD610F23C984E3"/>
            </w:placeholder>
            <w:showingPlcHdr/>
          </w:sdtPr>
          <w:sdtEndPr/>
          <w:sdtContent>
            <w:tc>
              <w:tcPr>
                <w:tcW w:w="7224" w:type="dxa"/>
                <w:vAlign w:val="center"/>
              </w:tcPr>
              <w:p w14:paraId="0AECC83D" w14:textId="77777777" w:rsidR="009E3D58" w:rsidRPr="00C720F0" w:rsidRDefault="009E3D58" w:rsidP="003641A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6FD5984F" w14:textId="77777777" w:rsidTr="003641A8">
        <w:trPr>
          <w:trHeight w:val="397"/>
        </w:trPr>
        <w:tc>
          <w:tcPr>
            <w:tcW w:w="1838" w:type="dxa"/>
            <w:vAlign w:val="center"/>
          </w:tcPr>
          <w:p w14:paraId="4DB18950" w14:textId="77777777" w:rsidR="009E3D58" w:rsidRPr="009E3D58" w:rsidRDefault="009E3D58" w:rsidP="003641A8">
            <w:pPr>
              <w:rPr>
                <w:szCs w:val="19"/>
              </w:rPr>
            </w:pPr>
            <w:r w:rsidRPr="009E3D58">
              <w:rPr>
                <w:szCs w:val="19"/>
              </w:rPr>
              <w:t>Ansprechpartner*in:</w:t>
            </w:r>
          </w:p>
        </w:tc>
        <w:sdt>
          <w:sdtPr>
            <w:rPr>
              <w:szCs w:val="19"/>
            </w:rPr>
            <w:id w:val="1852297059"/>
            <w:placeholder>
              <w:docPart w:val="001D438606E74BEFA4FD610F23C984E3"/>
            </w:placeholder>
            <w:showingPlcHdr/>
          </w:sdtPr>
          <w:sdtEndPr/>
          <w:sdtContent>
            <w:tc>
              <w:tcPr>
                <w:tcW w:w="7224" w:type="dxa"/>
                <w:vAlign w:val="center"/>
              </w:tcPr>
              <w:p w14:paraId="2EEDB215" w14:textId="77777777" w:rsidR="009E3D58" w:rsidRPr="00C720F0" w:rsidRDefault="009C39A2" w:rsidP="003641A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4C666C75" w14:textId="77777777" w:rsidTr="003641A8">
        <w:trPr>
          <w:trHeight w:val="397"/>
        </w:trPr>
        <w:tc>
          <w:tcPr>
            <w:tcW w:w="1838" w:type="dxa"/>
            <w:vAlign w:val="center"/>
          </w:tcPr>
          <w:p w14:paraId="7040EFE1" w14:textId="77777777" w:rsidR="009E3D58" w:rsidRPr="009E3D58" w:rsidRDefault="009E3D58" w:rsidP="003641A8">
            <w:pPr>
              <w:rPr>
                <w:szCs w:val="19"/>
              </w:rPr>
            </w:pPr>
            <w:r w:rsidRPr="009E3D58">
              <w:rPr>
                <w:szCs w:val="19"/>
              </w:rPr>
              <w:t>Telefonnummer:</w:t>
            </w:r>
          </w:p>
        </w:tc>
        <w:sdt>
          <w:sdtPr>
            <w:rPr>
              <w:szCs w:val="19"/>
            </w:rPr>
            <w:id w:val="1715917474"/>
            <w:placeholder>
              <w:docPart w:val="001D438606E74BEFA4FD610F23C984E3"/>
            </w:placeholder>
            <w:showingPlcHdr/>
          </w:sdtPr>
          <w:sdtEndPr/>
          <w:sdtContent>
            <w:tc>
              <w:tcPr>
                <w:tcW w:w="7224" w:type="dxa"/>
                <w:vAlign w:val="center"/>
              </w:tcPr>
              <w:p w14:paraId="063F7B36" w14:textId="77777777" w:rsidR="009E3D58" w:rsidRPr="00C720F0" w:rsidRDefault="009C39A2" w:rsidP="003641A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  <w:tr w:rsidR="009E3D58" w:rsidRPr="00B50305" w14:paraId="4D17592A" w14:textId="77777777" w:rsidTr="003641A8">
        <w:trPr>
          <w:trHeight w:val="397"/>
        </w:trPr>
        <w:tc>
          <w:tcPr>
            <w:tcW w:w="1838" w:type="dxa"/>
            <w:vAlign w:val="center"/>
          </w:tcPr>
          <w:p w14:paraId="105B93EE" w14:textId="77777777" w:rsidR="009E3D58" w:rsidRPr="009E3D58" w:rsidRDefault="009E3D58" w:rsidP="003641A8">
            <w:pPr>
              <w:rPr>
                <w:szCs w:val="19"/>
              </w:rPr>
            </w:pPr>
            <w:r w:rsidRPr="009E3D58">
              <w:rPr>
                <w:szCs w:val="19"/>
              </w:rPr>
              <w:t>Ort, Datum:</w:t>
            </w:r>
          </w:p>
        </w:tc>
        <w:sdt>
          <w:sdtPr>
            <w:rPr>
              <w:szCs w:val="19"/>
            </w:rPr>
            <w:id w:val="99220169"/>
            <w:placeholder>
              <w:docPart w:val="001D438606E74BEFA4FD610F23C984E3"/>
            </w:placeholder>
            <w:showingPlcHdr/>
          </w:sdtPr>
          <w:sdtEndPr/>
          <w:sdtContent>
            <w:tc>
              <w:tcPr>
                <w:tcW w:w="7224" w:type="dxa"/>
                <w:vAlign w:val="center"/>
              </w:tcPr>
              <w:p w14:paraId="2446D99E" w14:textId="77777777" w:rsidR="009E3D58" w:rsidRPr="00C720F0" w:rsidRDefault="009C39A2" w:rsidP="003641A8">
                <w:pPr>
                  <w:rPr>
                    <w:szCs w:val="19"/>
                  </w:rPr>
                </w:pPr>
                <w:r w:rsidRPr="00C720F0">
                  <w:rPr>
                    <w:rStyle w:val="Platzhaltertext"/>
                    <w:szCs w:val="19"/>
                  </w:rPr>
                  <w:t>Klicken Sie hier, um Text einzugeben.</w:t>
                </w:r>
              </w:p>
            </w:tc>
          </w:sdtContent>
        </w:sdt>
      </w:tr>
    </w:tbl>
    <w:p w14:paraId="13C48723" w14:textId="77777777" w:rsidR="009E3D58" w:rsidRDefault="009E3D58" w:rsidP="00F030E7"/>
    <w:p w14:paraId="75810C40" w14:textId="77777777" w:rsidR="002602B4" w:rsidRPr="00F030E7" w:rsidRDefault="002602B4" w:rsidP="00F030E7">
      <w:pPr>
        <w:rPr>
          <w:lang w:eastAsia="de-DE"/>
        </w:rPr>
      </w:pPr>
    </w:p>
    <w:sectPr w:rsidR="002602B4" w:rsidRPr="00F030E7" w:rsidSect="000C14F7">
      <w:type w:val="continuous"/>
      <w:pgSz w:w="11906" w:h="16838"/>
      <w:pgMar w:top="2835" w:right="1270" w:bottom="226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8B840" w14:textId="77777777" w:rsidR="004778EC" w:rsidRDefault="004778EC" w:rsidP="00E621CA">
      <w:pPr>
        <w:spacing w:after="0" w:line="240" w:lineRule="auto"/>
      </w:pPr>
      <w:r>
        <w:separator/>
      </w:r>
    </w:p>
  </w:endnote>
  <w:endnote w:type="continuationSeparator" w:id="0">
    <w:p w14:paraId="511A30B7" w14:textId="77777777" w:rsidR="004778EC" w:rsidRDefault="004778EC" w:rsidP="00E6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IN OT Cond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libri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4B8FB" w14:textId="77777777" w:rsidR="006B3E03" w:rsidRDefault="006B3E0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497299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7"/>
            <w:szCs w:val="17"/>
          </w:rPr>
        </w:sdtEndPr>
        <w:sdtContent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4111"/>
              <w:gridCol w:w="2545"/>
            </w:tblGrid>
            <w:tr w:rsidR="00CB399F" w:rsidRPr="00EE5433" w14:paraId="3507460E" w14:textId="77777777" w:rsidTr="00B53EA5">
              <w:trPr>
                <w:trHeight w:hRule="exact" w:val="340"/>
              </w:trPr>
              <w:tc>
                <w:tcPr>
                  <w:tcW w:w="2552" w:type="dxa"/>
                  <w:vAlign w:val="center"/>
                  <w:hideMark/>
                </w:tcPr>
                <w:p w14:paraId="202ABEE2" w14:textId="77777777" w:rsidR="00CB399F" w:rsidRPr="00EE5433" w:rsidRDefault="00CB399F" w:rsidP="00CB399F">
                  <w:pPr>
                    <w:spacing w:after="140" w:line="160" w:lineRule="exact"/>
                    <w:ind w:right="-283"/>
                    <w:rPr>
                      <w:spacing w:val="0"/>
                      <w:sz w:val="14"/>
                    </w:rPr>
                  </w:pPr>
                  <w:r w:rsidRPr="00EE5433">
                    <w:rPr>
                      <w:spacing w:val="0"/>
                      <w:sz w:val="14"/>
                    </w:rPr>
                    <w:t>Landesanstalt für Medien NRW</w:t>
                  </w:r>
                  <w:r w:rsidRPr="00EE5433">
                    <w:rPr>
                      <w:spacing w:val="0"/>
                      <w:sz w:val="14"/>
                    </w:rPr>
                    <w:br/>
                    <w:t>Zollhof 2 · D-40221 Düsseldorf</w:t>
                  </w:r>
                </w:p>
              </w:tc>
              <w:tc>
                <w:tcPr>
                  <w:tcW w:w="4111" w:type="dxa"/>
                  <w:vAlign w:val="center"/>
                  <w:hideMark/>
                </w:tcPr>
                <w:p w14:paraId="22E9A96A" w14:textId="77777777" w:rsidR="00CB399F" w:rsidRPr="00EE5433" w:rsidRDefault="00CB399F" w:rsidP="00CB399F">
                  <w:pPr>
                    <w:spacing w:after="140" w:line="160" w:lineRule="exact"/>
                    <w:ind w:left="283"/>
                    <w:rPr>
                      <w:spacing w:val="0"/>
                      <w:sz w:val="14"/>
                    </w:rPr>
                  </w:pPr>
                  <w:r w:rsidRPr="00EE5433">
                    <w:rPr>
                      <w:color w:val="00A096" w:themeColor="accent3"/>
                      <w:spacing w:val="0"/>
                      <w:sz w:val="14"/>
                    </w:rPr>
                    <w:t>T</w:t>
                  </w:r>
                  <w:r w:rsidRPr="00EE5433">
                    <w:rPr>
                      <w:spacing w:val="0"/>
                      <w:sz w:val="14"/>
                    </w:rPr>
                    <w:tab/>
                    <w:t>+49 211 77007-0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color w:val="00A096" w:themeColor="accent3"/>
                      <w:spacing w:val="0"/>
                      <w:sz w:val="14"/>
                    </w:rPr>
                    <w:t>F</w:t>
                  </w:r>
                  <w:r w:rsidRPr="00EE5433">
                    <w:rPr>
                      <w:spacing w:val="0"/>
                      <w:sz w:val="14"/>
                    </w:rPr>
                    <w:t xml:space="preserve"> 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spacing w:val="0"/>
                      <w:sz w:val="14"/>
                    </w:rPr>
                    <w:t>+49 211 727170</w:t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spacing w:val="0"/>
                      <w:sz w:val="14"/>
                    </w:rPr>
                    <w:br/>
                  </w:r>
                  <w:hyperlink r:id="rId1" w:history="1">
                    <w:r w:rsidRPr="00EE5433">
                      <w:rPr>
                        <w:color w:val="5F5F5F" w:themeColor="hyperlink"/>
                        <w:spacing w:val="0"/>
                        <w:sz w:val="14"/>
                        <w:u w:val="single"/>
                      </w:rPr>
                      <w:t>info@medienanstalt-nrw.de</w:t>
                    </w:r>
                  </w:hyperlink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b/>
                      <w:spacing w:val="0"/>
                      <w:sz w:val="14"/>
                    </w:rPr>
                    <w:tab/>
                  </w:r>
                  <w:r w:rsidRPr="00EE5433">
                    <w:rPr>
                      <w:color w:val="5F5F5F" w:themeColor="hyperlink"/>
                      <w:spacing w:val="0"/>
                      <w:sz w:val="14"/>
                      <w:u w:val="single"/>
                    </w:rPr>
                    <w:t>medienanstalt-nrw.de</w:t>
                  </w:r>
                </w:p>
              </w:tc>
              <w:tc>
                <w:tcPr>
                  <w:tcW w:w="2545" w:type="dxa"/>
                  <w:vAlign w:val="center"/>
                  <w:hideMark/>
                </w:tcPr>
                <w:p w14:paraId="7914FBA8" w14:textId="77777777" w:rsidR="00CB399F" w:rsidRPr="00EE5433" w:rsidRDefault="00CB399F" w:rsidP="00CB399F">
                  <w:pPr>
                    <w:spacing w:after="140" w:line="160" w:lineRule="exact"/>
                    <w:jc w:val="right"/>
                    <w:rPr>
                      <w:spacing w:val="0"/>
                      <w:sz w:val="14"/>
                    </w:rPr>
                  </w:pPr>
                  <w:r w:rsidRPr="00EE5433">
                    <w:rPr>
                      <w:spacing w:val="0"/>
                      <w:sz w:val="14"/>
                    </w:rPr>
                    <w:t>Stadtsparkasse Düsseldorf</w:t>
                  </w:r>
                  <w:r w:rsidRPr="00EE5433">
                    <w:rPr>
                      <w:spacing w:val="0"/>
                      <w:sz w:val="14"/>
                    </w:rPr>
                    <w:br/>
                    <w:t>DE 33 3005 0110 1006 4802 53</w:t>
                  </w:r>
                </w:p>
              </w:tc>
            </w:tr>
          </w:tbl>
          <w:p w14:paraId="731761D2" w14:textId="77777777" w:rsidR="00CB399F" w:rsidRDefault="00CB399F" w:rsidP="007B4574">
            <w:pPr>
              <w:pStyle w:val="Fuzeile"/>
              <w:jc w:val="right"/>
            </w:pPr>
          </w:p>
          <w:p w14:paraId="6310B437" w14:textId="77777777" w:rsidR="00CB399F" w:rsidRPr="006B3E03" w:rsidRDefault="00672725" w:rsidP="006B3E03">
            <w:pPr>
              <w:pStyle w:val="Fuzeile"/>
              <w:jc w:val="right"/>
              <w:rPr>
                <w:bCs/>
                <w:sz w:val="17"/>
                <w:szCs w:val="17"/>
              </w:rPr>
            </w:pPr>
            <w:r w:rsidRPr="007B4574">
              <w:rPr>
                <w:bCs/>
                <w:sz w:val="17"/>
                <w:szCs w:val="17"/>
              </w:rPr>
              <w:fldChar w:fldCharType="begin"/>
            </w:r>
            <w:r w:rsidRPr="007B4574">
              <w:rPr>
                <w:bCs/>
                <w:sz w:val="17"/>
                <w:szCs w:val="17"/>
              </w:rPr>
              <w:instrText>PAGE</w:instrText>
            </w:r>
            <w:r w:rsidRPr="007B4574">
              <w:rPr>
                <w:bCs/>
                <w:sz w:val="17"/>
                <w:szCs w:val="17"/>
              </w:rPr>
              <w:fldChar w:fldCharType="separate"/>
            </w:r>
            <w:r w:rsidR="009F50D2" w:rsidRPr="007B4574">
              <w:rPr>
                <w:bCs/>
                <w:noProof/>
                <w:sz w:val="17"/>
                <w:szCs w:val="17"/>
              </w:rPr>
              <w:t>2</w:t>
            </w:r>
            <w:r w:rsidRPr="007B4574">
              <w:rPr>
                <w:bCs/>
                <w:sz w:val="17"/>
                <w:szCs w:val="17"/>
              </w:rPr>
              <w:fldChar w:fldCharType="end"/>
            </w:r>
            <w:r w:rsidRPr="007B4574">
              <w:rPr>
                <w:sz w:val="17"/>
                <w:szCs w:val="17"/>
              </w:rPr>
              <w:t>/</w:t>
            </w:r>
            <w:r w:rsidR="006B3E03" w:rsidRPr="007B4574">
              <w:rPr>
                <w:bCs/>
                <w:sz w:val="17"/>
                <w:szCs w:val="17"/>
              </w:rPr>
              <w:fldChar w:fldCharType="begin"/>
            </w:r>
            <w:r w:rsidR="006B3E03">
              <w:rPr>
                <w:bCs/>
                <w:sz w:val="17"/>
                <w:szCs w:val="17"/>
              </w:rPr>
              <w:instrText>NUM</w:instrText>
            </w:r>
            <w:r w:rsidR="006B3E03" w:rsidRPr="007B4574">
              <w:rPr>
                <w:bCs/>
                <w:sz w:val="17"/>
                <w:szCs w:val="17"/>
              </w:rPr>
              <w:instrText>PAGE</w:instrText>
            </w:r>
            <w:r w:rsidR="006B3E03">
              <w:rPr>
                <w:bCs/>
                <w:sz w:val="17"/>
                <w:szCs w:val="17"/>
              </w:rPr>
              <w:instrText>S</w:instrText>
            </w:r>
            <w:r w:rsidR="006B3E03" w:rsidRPr="007B4574">
              <w:rPr>
                <w:bCs/>
                <w:sz w:val="17"/>
                <w:szCs w:val="17"/>
              </w:rPr>
              <w:fldChar w:fldCharType="separate"/>
            </w:r>
            <w:r w:rsidR="006B3E03">
              <w:rPr>
                <w:bCs/>
                <w:sz w:val="17"/>
                <w:szCs w:val="17"/>
              </w:rPr>
              <w:t>1</w:t>
            </w:r>
            <w:r w:rsidR="006B3E03" w:rsidRPr="007B4574">
              <w:rPr>
                <w:bCs/>
                <w:sz w:val="17"/>
                <w:szCs w:val="17"/>
              </w:rPr>
              <w:fldChar w:fldCharType="end"/>
            </w:r>
          </w:p>
          <w:p w14:paraId="12DE96CC" w14:textId="77777777" w:rsidR="00672725" w:rsidRPr="007B4574" w:rsidRDefault="004778EC" w:rsidP="007B4574">
            <w:pPr>
              <w:pStyle w:val="Fuzeile"/>
              <w:jc w:val="right"/>
              <w:rPr>
                <w:sz w:val="17"/>
                <w:szCs w:val="17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2545"/>
    </w:tblGrid>
    <w:tr w:rsidR="00EE5433" w:rsidRPr="00EE5433" w14:paraId="20B336A0" w14:textId="77777777" w:rsidTr="00EE5433">
      <w:trPr>
        <w:trHeight w:hRule="exact" w:val="340"/>
      </w:trPr>
      <w:tc>
        <w:tcPr>
          <w:tcW w:w="2552" w:type="dxa"/>
          <w:vAlign w:val="center"/>
          <w:hideMark/>
        </w:tcPr>
        <w:p w14:paraId="7137CE5D" w14:textId="77777777" w:rsidR="00EE5433" w:rsidRPr="00EE5433" w:rsidRDefault="00EE5433" w:rsidP="00EE5433">
          <w:pPr>
            <w:spacing w:after="140" w:line="160" w:lineRule="exact"/>
            <w:ind w:right="-283"/>
            <w:rPr>
              <w:spacing w:val="0"/>
              <w:sz w:val="14"/>
            </w:rPr>
          </w:pPr>
          <w:bookmarkStart w:id="0" w:name="COUNTER"/>
          <w:r w:rsidRPr="00EE5433">
            <w:rPr>
              <w:spacing w:val="0"/>
              <w:sz w:val="14"/>
            </w:rPr>
            <w:t>Landesanstalt für Medien NRW</w:t>
          </w:r>
          <w:r w:rsidRPr="00EE5433">
            <w:rPr>
              <w:spacing w:val="0"/>
              <w:sz w:val="14"/>
            </w:rPr>
            <w:br/>
            <w:t>Zollhof 2 · D-40221 Düsseldorf</w:t>
          </w:r>
        </w:p>
      </w:tc>
      <w:tc>
        <w:tcPr>
          <w:tcW w:w="4111" w:type="dxa"/>
          <w:vAlign w:val="center"/>
          <w:hideMark/>
        </w:tcPr>
        <w:p w14:paraId="04F4CBE9" w14:textId="77777777" w:rsidR="00EE5433" w:rsidRPr="00EE5433" w:rsidRDefault="00EE5433" w:rsidP="00EE5433">
          <w:pPr>
            <w:spacing w:after="140" w:line="160" w:lineRule="exact"/>
            <w:ind w:left="283"/>
            <w:rPr>
              <w:spacing w:val="0"/>
              <w:sz w:val="14"/>
            </w:rPr>
          </w:pPr>
          <w:r w:rsidRPr="00EE5433">
            <w:rPr>
              <w:color w:val="00A096" w:themeColor="accent3"/>
              <w:spacing w:val="0"/>
              <w:sz w:val="14"/>
            </w:rPr>
            <w:t>T</w:t>
          </w:r>
          <w:r w:rsidRPr="00EE5433">
            <w:rPr>
              <w:spacing w:val="0"/>
              <w:sz w:val="14"/>
            </w:rPr>
            <w:tab/>
            <w:t>+49 211 77007-0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color w:val="00A096" w:themeColor="accent3"/>
              <w:spacing w:val="0"/>
              <w:sz w:val="14"/>
            </w:rPr>
            <w:t>F</w:t>
          </w:r>
          <w:r w:rsidRPr="00EE5433">
            <w:rPr>
              <w:spacing w:val="0"/>
              <w:sz w:val="14"/>
            </w:rPr>
            <w:t xml:space="preserve"> 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spacing w:val="0"/>
              <w:sz w:val="14"/>
            </w:rPr>
            <w:t>+49 211 727170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spacing w:val="0"/>
              <w:sz w:val="14"/>
            </w:rPr>
            <w:br/>
          </w:r>
          <w:hyperlink r:id="rId1" w:history="1">
            <w:r w:rsidRPr="00EE5433">
              <w:rPr>
                <w:color w:val="5F5F5F" w:themeColor="hyperlink"/>
                <w:spacing w:val="0"/>
                <w:sz w:val="14"/>
                <w:u w:val="single"/>
              </w:rPr>
              <w:t>info@medienanstalt-nrw.de</w:t>
            </w:r>
          </w:hyperlink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color w:val="5F5F5F" w:themeColor="hyperlink"/>
              <w:spacing w:val="0"/>
              <w:sz w:val="14"/>
              <w:u w:val="single"/>
            </w:rPr>
            <w:t>medienanstalt-nrw.de</w:t>
          </w:r>
        </w:p>
      </w:tc>
      <w:tc>
        <w:tcPr>
          <w:tcW w:w="2545" w:type="dxa"/>
          <w:vAlign w:val="center"/>
          <w:hideMark/>
        </w:tcPr>
        <w:p w14:paraId="3E3F6284" w14:textId="77777777" w:rsidR="00EE5433" w:rsidRPr="00EE5433" w:rsidRDefault="00EE5433" w:rsidP="00EE5433">
          <w:pPr>
            <w:spacing w:after="140" w:line="160" w:lineRule="exact"/>
            <w:jc w:val="right"/>
            <w:rPr>
              <w:spacing w:val="0"/>
              <w:sz w:val="14"/>
            </w:rPr>
          </w:pPr>
          <w:r w:rsidRPr="00EE5433">
            <w:rPr>
              <w:spacing w:val="0"/>
              <w:sz w:val="14"/>
            </w:rPr>
            <w:t>Stadtsparkasse Düsseldorf</w:t>
          </w:r>
          <w:r w:rsidRPr="00EE5433">
            <w:rPr>
              <w:spacing w:val="0"/>
              <w:sz w:val="14"/>
            </w:rPr>
            <w:br/>
            <w:t>DE 33 3005 0110 1006 4802 53</w:t>
          </w:r>
        </w:p>
      </w:tc>
    </w:tr>
    <w:bookmarkEnd w:id="0"/>
  </w:tbl>
  <w:p w14:paraId="16435558" w14:textId="77777777" w:rsidR="00CB399F" w:rsidRPr="00CB399F" w:rsidRDefault="00CB399F" w:rsidP="00CB399F">
    <w:pPr>
      <w:pStyle w:val="Fuzeile"/>
      <w:jc w:val="right"/>
      <w:rPr>
        <w:szCs w:val="19"/>
      </w:rPr>
    </w:pPr>
  </w:p>
  <w:p w14:paraId="302DD3CE" w14:textId="77777777" w:rsidR="00CB399F" w:rsidRPr="00CB399F" w:rsidRDefault="00CB399F" w:rsidP="00CB399F">
    <w:pPr>
      <w:pStyle w:val="Fuzeile"/>
      <w:jc w:val="right"/>
      <w:rPr>
        <w:sz w:val="17"/>
        <w:szCs w:val="17"/>
      </w:rPr>
    </w:pPr>
  </w:p>
  <w:p w14:paraId="69236092" w14:textId="77777777" w:rsidR="00CB399F" w:rsidRPr="00CB399F" w:rsidRDefault="00CB399F" w:rsidP="00CB399F">
    <w:pPr>
      <w:pStyle w:val="Fuzeil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1BBA3" w14:textId="77777777" w:rsidR="004778EC" w:rsidRDefault="004778EC" w:rsidP="00E621CA">
      <w:pPr>
        <w:spacing w:after="0" w:line="240" w:lineRule="auto"/>
      </w:pPr>
      <w:r>
        <w:separator/>
      </w:r>
    </w:p>
  </w:footnote>
  <w:footnote w:type="continuationSeparator" w:id="0">
    <w:p w14:paraId="181789CC" w14:textId="77777777" w:rsidR="004778EC" w:rsidRDefault="004778EC" w:rsidP="00E6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37913" w14:textId="77777777" w:rsidR="006B3E03" w:rsidRDefault="006B3E0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A4462" w14:textId="77777777" w:rsidR="00F83DCE" w:rsidRPr="008755B0" w:rsidRDefault="00F83DCE">
    <w:pPr>
      <w:pStyle w:val="Kopfzeile"/>
    </w:pPr>
    <w:r w:rsidRPr="008755B0">
      <w:rPr>
        <w:noProof/>
        <w:lang w:eastAsia="de-DE"/>
      </w:rPr>
      <w:drawing>
        <wp:anchor distT="0" distB="0" distL="114300" distR="114300" simplePos="0" relativeHeight="251658241" behindDoc="1" locked="1" layoutInCell="1" allowOverlap="0" wp14:anchorId="2ACF7A9F" wp14:editId="749FE00E">
          <wp:simplePos x="0" y="0"/>
          <wp:positionH relativeFrom="leftMargin">
            <wp:posOffset>-10795</wp:posOffset>
          </wp:positionH>
          <wp:positionV relativeFrom="topMargin">
            <wp:posOffset>3810</wp:posOffset>
          </wp:positionV>
          <wp:extent cx="7574400" cy="10713600"/>
          <wp:effectExtent l="0" t="0" r="762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0B764" w14:textId="77777777" w:rsidR="00E621CA" w:rsidRPr="008755B0" w:rsidRDefault="00E621CA" w:rsidP="00E621CA">
    <w:pPr>
      <w:pStyle w:val="Kopfzeile"/>
      <w:tabs>
        <w:tab w:val="clear" w:pos="4536"/>
        <w:tab w:val="clear" w:pos="9072"/>
        <w:tab w:val="center" w:pos="4609"/>
      </w:tabs>
      <w:jc w:val="both"/>
    </w:pPr>
    <w:r w:rsidRPr="008755B0">
      <w:rPr>
        <w:noProof/>
        <w:lang w:eastAsia="de-DE"/>
      </w:rPr>
      <w:drawing>
        <wp:anchor distT="0" distB="0" distL="114300" distR="114300" simplePos="0" relativeHeight="251658240" behindDoc="1" locked="1" layoutInCell="1" allowOverlap="0" wp14:anchorId="34635F10" wp14:editId="6342CAE4">
          <wp:simplePos x="0" y="0"/>
          <wp:positionH relativeFrom="leftMargin">
            <wp:posOffset>-10795</wp:posOffset>
          </wp:positionH>
          <wp:positionV relativeFrom="topMargin">
            <wp:posOffset>3175</wp:posOffset>
          </wp:positionV>
          <wp:extent cx="7574400" cy="10713600"/>
          <wp:effectExtent l="0" t="0" r="7620" b="0"/>
          <wp:wrapNone/>
          <wp:docPr id="44" name="Grafik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94FAE"/>
    <w:multiLevelType w:val="hybridMultilevel"/>
    <w:tmpl w:val="3AE009E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039F4"/>
    <w:multiLevelType w:val="multilevel"/>
    <w:tmpl w:val="AC1E80CA"/>
    <w:styleLink w:val="Formatvorlage3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pStyle w:val="berschriften3"/>
      <w:lvlText w:val="%3.%2.%1"/>
      <w:lvlJc w:val="left"/>
      <w:pPr>
        <w:ind w:left="737" w:hanging="737"/>
      </w:pPr>
      <w:rPr>
        <w:rFonts w:ascii="Arial Narrow" w:hAnsi="Arial Narrow" w:hint="default"/>
        <w:b/>
        <w:i w:val="0"/>
        <w:caps/>
        <w:spacing w:val="-4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2" w15:restartNumberingAfterBreak="0">
    <w:nsid w:val="29D74BC8"/>
    <w:multiLevelType w:val="hybridMultilevel"/>
    <w:tmpl w:val="0FF68B7E"/>
    <w:lvl w:ilvl="0" w:tplc="9C54C160">
      <w:start w:val="1"/>
      <w:numFmt w:val="decimal"/>
      <w:lvlText w:val="%1."/>
      <w:lvlJc w:val="left"/>
      <w:pPr>
        <w:ind w:left="720" w:hanging="360"/>
      </w:pPr>
      <w:rPr>
        <w:rFonts w:ascii="DIN OT Cond" w:hAnsi="DIN OT Cond" w:hint="default"/>
        <w:b/>
        <w:i w:val="0"/>
        <w:caps w:val="0"/>
        <w:strike w:val="0"/>
        <w:dstrike w:val="0"/>
        <w:vanish w:val="0"/>
        <w:color w:val="00A096"/>
        <w:sz w:val="32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8728E"/>
    <w:multiLevelType w:val="multilevel"/>
    <w:tmpl w:val="025CE3E2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lowerRoman"/>
      <w:lvlText w:val="%3)"/>
      <w:lvlJc w:val="left"/>
      <w:pPr>
        <w:ind w:left="0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4" w15:restartNumberingAfterBreak="0">
    <w:nsid w:val="3A132A79"/>
    <w:multiLevelType w:val="hybridMultilevel"/>
    <w:tmpl w:val="036CC96C"/>
    <w:lvl w:ilvl="0" w:tplc="EC60B81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19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B2EB9"/>
    <w:multiLevelType w:val="hybridMultilevel"/>
    <w:tmpl w:val="6D64EDBC"/>
    <w:lvl w:ilvl="0" w:tplc="514C2D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 w:themeColor="accent3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202BB"/>
    <w:multiLevelType w:val="multilevel"/>
    <w:tmpl w:val="D4B82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1726BD"/>
    <w:multiLevelType w:val="multilevel"/>
    <w:tmpl w:val="AC1E80CA"/>
    <w:numStyleLink w:val="Formatvorlage3"/>
  </w:abstractNum>
  <w:abstractNum w:abstractNumId="8" w15:restartNumberingAfterBreak="0">
    <w:nsid w:val="5164205E"/>
    <w:multiLevelType w:val="multilevel"/>
    <w:tmpl w:val="5F5E2854"/>
    <w:lvl w:ilvl="0">
      <w:start w:val="1"/>
      <w:numFmt w:val="decimal"/>
      <w:pStyle w:val="berschrift1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pStyle w:val="berschrift111"/>
      <w:lvlText w:val="%1.%2.%3"/>
      <w:lvlJc w:val="left"/>
      <w:pPr>
        <w:ind w:left="737" w:hanging="737"/>
      </w:pPr>
      <w:rPr>
        <w:rFonts w:ascii="Arial Narrow" w:hAnsi="Arial Narrow" w:hint="default"/>
        <w:b/>
        <w:i w:val="0"/>
        <w:caps/>
        <w:spacing w:val="-4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9" w15:restartNumberingAfterBreak="0">
    <w:nsid w:val="5A2C05B0"/>
    <w:multiLevelType w:val="hybridMultilevel"/>
    <w:tmpl w:val="E162285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305FC"/>
    <w:multiLevelType w:val="multilevel"/>
    <w:tmpl w:val="AC1E80CA"/>
    <w:numStyleLink w:val="Formatvorlage3"/>
  </w:abstractNum>
  <w:abstractNum w:abstractNumId="11" w15:restartNumberingAfterBreak="0">
    <w:nsid w:val="7D480D27"/>
    <w:multiLevelType w:val="multilevel"/>
    <w:tmpl w:val="CBF4FB7A"/>
    <w:styleLink w:val="Formatvorlage1"/>
    <w:lvl w:ilvl="0">
      <w:start w:val="1"/>
      <w:numFmt w:val="decimal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decimal"/>
      <w:lvlText w:val="%3.%1.%2"/>
      <w:lvlJc w:val="left"/>
      <w:pPr>
        <w:ind w:left="737" w:hanging="680"/>
      </w:pPr>
      <w:rPr>
        <w:rFonts w:ascii="Arial Narrow" w:hAnsi="Arial Narrow" w:hint="default"/>
        <w:b/>
        <w:i w:val="0"/>
        <w:sz w:val="24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num w:numId="1" w16cid:durableId="165707640">
    <w:abstractNumId w:val="9"/>
  </w:num>
  <w:num w:numId="2" w16cid:durableId="1614554370">
    <w:abstractNumId w:val="0"/>
  </w:num>
  <w:num w:numId="3" w16cid:durableId="1360542966">
    <w:abstractNumId w:val="2"/>
  </w:num>
  <w:num w:numId="4" w16cid:durableId="1404989437">
    <w:abstractNumId w:val="4"/>
  </w:num>
  <w:num w:numId="5" w16cid:durableId="2118672025">
    <w:abstractNumId w:val="3"/>
  </w:num>
  <w:num w:numId="6" w16cid:durableId="1352487903">
    <w:abstractNumId w:val="5"/>
  </w:num>
  <w:num w:numId="7" w16cid:durableId="986518189">
    <w:abstractNumId w:val="11"/>
  </w:num>
  <w:num w:numId="8" w16cid:durableId="196163514">
    <w:abstractNumId w:val="8"/>
  </w:num>
  <w:num w:numId="9" w16cid:durableId="129710743">
    <w:abstractNumId w:val="1"/>
  </w:num>
  <w:num w:numId="10" w16cid:durableId="179634792">
    <w:abstractNumId w:val="10"/>
  </w:num>
  <w:num w:numId="11" w16cid:durableId="965965113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isLgl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3.%2.%1"/>
        <w:lvlJc w:val="left"/>
        <w:pPr>
          <w:ind w:left="737" w:hanging="680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2" w16cid:durableId="999847263">
    <w:abstractNumId w:val="7"/>
  </w:num>
  <w:num w:numId="13" w16cid:durableId="604121728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1.%2.%3"/>
        <w:lvlJc w:val="left"/>
        <w:pPr>
          <w:ind w:left="737" w:hanging="737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4" w16cid:durableId="138153876">
    <w:abstractNumId w:val="8"/>
    <w:lvlOverride w:ilvl="0">
      <w:lvl w:ilvl="0">
        <w:start w:val="1"/>
        <w:numFmt w:val="decimal"/>
        <w:pStyle w:val="berschrift1"/>
        <w:lvlText w:val="%1."/>
        <w:lvlJc w:val="left"/>
        <w:pPr>
          <w:ind w:left="0" w:hanging="35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8"/>
          <w:vertAlign w:val="baseline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567" w:hanging="567"/>
        </w:pPr>
        <w:rPr>
          <w:rFonts w:ascii="Arial Narrow" w:hAnsi="Arial Narrow" w:hint="default"/>
          <w:b/>
          <w:i w:val="0"/>
          <w:caps w:val="0"/>
          <w:strike w:val="0"/>
          <w:dstrike w:val="0"/>
          <w:vanish w:val="0"/>
          <w:color w:val="000000" w:themeColor="text1"/>
          <w:sz w:val="24"/>
          <w:vertAlign w:val="baseline"/>
        </w:rPr>
      </w:lvl>
    </w:lvlOverride>
    <w:lvlOverride w:ilvl="2">
      <w:lvl w:ilvl="2">
        <w:start w:val="1"/>
        <w:numFmt w:val="decimal"/>
        <w:pStyle w:val="berschrift111"/>
        <w:lvlText w:val="%1.%2.%3"/>
        <w:lvlJc w:val="left"/>
        <w:pPr>
          <w:ind w:left="737" w:hanging="737"/>
        </w:pPr>
        <w:rPr>
          <w:rFonts w:ascii="Arial Narrow" w:hAnsi="Arial Narrow" w:hint="default"/>
          <w:b/>
          <w:i w:val="0"/>
          <w:caps/>
          <w:spacing w:val="-4"/>
          <w:sz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hanging="35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hanging="35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hanging="35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hanging="35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hanging="357"/>
        </w:pPr>
        <w:rPr>
          <w:rFonts w:hint="default"/>
        </w:rPr>
      </w:lvl>
    </w:lvlOverride>
  </w:num>
  <w:num w:numId="15" w16cid:durableId="7180875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yzVInh3V+mCdJPS3GPK5m+Zo7y60QxhSHX/25whi57FdXx/2sagGnPW2w8DKq+HArMIw4ZxSKOvfG9nG9XvMg==" w:salt="S1CQ6dOoMWMirGnauL4Fmg==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97"/>
    <w:rsid w:val="00044798"/>
    <w:rsid w:val="0007394B"/>
    <w:rsid w:val="00097A6C"/>
    <w:rsid w:val="000A7AA8"/>
    <w:rsid w:val="000B6405"/>
    <w:rsid w:val="000C14F7"/>
    <w:rsid w:val="000D5940"/>
    <w:rsid w:val="000E48ED"/>
    <w:rsid w:val="00160873"/>
    <w:rsid w:val="00174B1E"/>
    <w:rsid w:val="001C0409"/>
    <w:rsid w:val="001D689F"/>
    <w:rsid w:val="00200C6D"/>
    <w:rsid w:val="0021102A"/>
    <w:rsid w:val="00232570"/>
    <w:rsid w:val="00257D3A"/>
    <w:rsid w:val="002602B4"/>
    <w:rsid w:val="002A67E8"/>
    <w:rsid w:val="002B3006"/>
    <w:rsid w:val="002C53D6"/>
    <w:rsid w:val="002C5B16"/>
    <w:rsid w:val="002E191E"/>
    <w:rsid w:val="0032102F"/>
    <w:rsid w:val="0036311C"/>
    <w:rsid w:val="00395197"/>
    <w:rsid w:val="003A6224"/>
    <w:rsid w:val="003E05A4"/>
    <w:rsid w:val="004070D6"/>
    <w:rsid w:val="00441FC6"/>
    <w:rsid w:val="00454B1C"/>
    <w:rsid w:val="0046678C"/>
    <w:rsid w:val="004778EC"/>
    <w:rsid w:val="00480DE2"/>
    <w:rsid w:val="004831AB"/>
    <w:rsid w:val="0049790D"/>
    <w:rsid w:val="004B49BA"/>
    <w:rsid w:val="004D136D"/>
    <w:rsid w:val="004F7FF0"/>
    <w:rsid w:val="0055016B"/>
    <w:rsid w:val="00576D46"/>
    <w:rsid w:val="00593DF7"/>
    <w:rsid w:val="005B4515"/>
    <w:rsid w:val="005C77D8"/>
    <w:rsid w:val="005D5202"/>
    <w:rsid w:val="005E7ABF"/>
    <w:rsid w:val="00601E63"/>
    <w:rsid w:val="0063369A"/>
    <w:rsid w:val="0066718C"/>
    <w:rsid w:val="00672725"/>
    <w:rsid w:val="006756E9"/>
    <w:rsid w:val="006B2525"/>
    <w:rsid w:val="006B3E03"/>
    <w:rsid w:val="006C45D6"/>
    <w:rsid w:val="007943A2"/>
    <w:rsid w:val="007A1CDB"/>
    <w:rsid w:val="007B4574"/>
    <w:rsid w:val="007C780F"/>
    <w:rsid w:val="00800C15"/>
    <w:rsid w:val="00803E3F"/>
    <w:rsid w:val="00872431"/>
    <w:rsid w:val="008755B0"/>
    <w:rsid w:val="008B4F4E"/>
    <w:rsid w:val="008D2AFC"/>
    <w:rsid w:val="008F1064"/>
    <w:rsid w:val="008F402C"/>
    <w:rsid w:val="008F4DFA"/>
    <w:rsid w:val="009101AB"/>
    <w:rsid w:val="0091751D"/>
    <w:rsid w:val="00950887"/>
    <w:rsid w:val="009811FC"/>
    <w:rsid w:val="009A5B5E"/>
    <w:rsid w:val="009A771B"/>
    <w:rsid w:val="009B569A"/>
    <w:rsid w:val="009C39A2"/>
    <w:rsid w:val="009E3D58"/>
    <w:rsid w:val="009F50D2"/>
    <w:rsid w:val="00A1534F"/>
    <w:rsid w:val="00A33E06"/>
    <w:rsid w:val="00A612D4"/>
    <w:rsid w:val="00A76455"/>
    <w:rsid w:val="00AB2E11"/>
    <w:rsid w:val="00B22B5B"/>
    <w:rsid w:val="00B36AD9"/>
    <w:rsid w:val="00B4566F"/>
    <w:rsid w:val="00B5756F"/>
    <w:rsid w:val="00B60B5F"/>
    <w:rsid w:val="00B760F5"/>
    <w:rsid w:val="00BB0BB9"/>
    <w:rsid w:val="00BD2A21"/>
    <w:rsid w:val="00C12F86"/>
    <w:rsid w:val="00C61B65"/>
    <w:rsid w:val="00C720F0"/>
    <w:rsid w:val="00C90A2C"/>
    <w:rsid w:val="00CB399F"/>
    <w:rsid w:val="00D07636"/>
    <w:rsid w:val="00D311E7"/>
    <w:rsid w:val="00D327A8"/>
    <w:rsid w:val="00D45057"/>
    <w:rsid w:val="00D77CC9"/>
    <w:rsid w:val="00DA59C6"/>
    <w:rsid w:val="00DB07FB"/>
    <w:rsid w:val="00DC1798"/>
    <w:rsid w:val="00DD6D6F"/>
    <w:rsid w:val="00E13B2B"/>
    <w:rsid w:val="00E50767"/>
    <w:rsid w:val="00E50CC1"/>
    <w:rsid w:val="00E621CA"/>
    <w:rsid w:val="00E77E6E"/>
    <w:rsid w:val="00E83956"/>
    <w:rsid w:val="00E8643E"/>
    <w:rsid w:val="00EA192A"/>
    <w:rsid w:val="00EB36CA"/>
    <w:rsid w:val="00EC4527"/>
    <w:rsid w:val="00EC7CDE"/>
    <w:rsid w:val="00EE5433"/>
    <w:rsid w:val="00EF3D4E"/>
    <w:rsid w:val="00F030E7"/>
    <w:rsid w:val="00F23B06"/>
    <w:rsid w:val="00F83DCE"/>
    <w:rsid w:val="00FA033B"/>
    <w:rsid w:val="00FE21C7"/>
    <w:rsid w:val="00FF6CD6"/>
    <w:rsid w:val="05E3E17D"/>
    <w:rsid w:val="0AB9A2A1"/>
    <w:rsid w:val="240459F9"/>
    <w:rsid w:val="2AA92285"/>
    <w:rsid w:val="2E84AE34"/>
    <w:rsid w:val="2F94F52E"/>
    <w:rsid w:val="38F0E039"/>
    <w:rsid w:val="3D027267"/>
    <w:rsid w:val="40121AC8"/>
    <w:rsid w:val="4414DFBD"/>
    <w:rsid w:val="584846E3"/>
    <w:rsid w:val="69BE279D"/>
    <w:rsid w:val="6A7905E3"/>
    <w:rsid w:val="6FE3FE8C"/>
    <w:rsid w:val="7582A6D7"/>
    <w:rsid w:val="7679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F59EE"/>
  <w15:chartTrackingRefBased/>
  <w15:docId w15:val="{E5D4B440-A514-4B55-8BB9-196F669C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E83956"/>
    <w:pPr>
      <w:spacing w:after="190" w:line="260" w:lineRule="exact"/>
    </w:pPr>
    <w:rPr>
      <w:spacing w:val="8"/>
      <w:sz w:val="19"/>
    </w:rPr>
  </w:style>
  <w:style w:type="paragraph" w:styleId="berschrift1">
    <w:name w:val="heading 1"/>
    <w:next w:val="Standard"/>
    <w:link w:val="berschrift1Zchn"/>
    <w:uiPriority w:val="9"/>
    <w:qFormat/>
    <w:rsid w:val="006B2525"/>
    <w:pPr>
      <w:keepNext/>
      <w:keepLines/>
      <w:numPr>
        <w:numId w:val="8"/>
      </w:numPr>
      <w:spacing w:before="560" w:after="190" w:line="330" w:lineRule="exact"/>
      <w:contextualSpacing/>
      <w:outlineLvl w:val="0"/>
    </w:pPr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paragraph" w:styleId="berschrift2">
    <w:name w:val="heading 2"/>
    <w:aliases w:val="2. Überschrift"/>
    <w:next w:val="Standard"/>
    <w:link w:val="berschrift2Zchn"/>
    <w:uiPriority w:val="9"/>
    <w:unhideWhenUsed/>
    <w:qFormat/>
    <w:rsid w:val="006B2525"/>
    <w:pPr>
      <w:keepNext/>
      <w:keepLines/>
      <w:numPr>
        <w:ilvl w:val="1"/>
        <w:numId w:val="8"/>
      </w:numPr>
      <w:spacing w:before="600"/>
      <w:contextualSpacing/>
      <w:outlineLvl w:val="1"/>
    </w:pPr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rsid w:val="00DA59C6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B2525"/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rsid w:val="006B2525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customStyle="1" w:styleId="UnterberschriftZwischenberschrift">
    <w:name w:val="Unterüberschrift/Zwischenüberschrift"/>
    <w:basedOn w:val="Standard"/>
    <w:next w:val="Standard"/>
    <w:link w:val="UnterberschriftZwischenberschriftZchn"/>
    <w:qFormat/>
    <w:rsid w:val="0091751D"/>
    <w:pPr>
      <w:spacing w:after="0" w:line="410" w:lineRule="exact"/>
    </w:pPr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paragraph" w:styleId="Titel">
    <w:name w:val="Title"/>
    <w:aliases w:val="Einleitung/Absatzüberschrift"/>
    <w:next w:val="Standard"/>
    <w:link w:val="TitelZchn"/>
    <w:uiPriority w:val="10"/>
    <w:qFormat/>
    <w:rsid w:val="00EE5433"/>
    <w:pPr>
      <w:spacing w:before="420" w:after="210" w:line="300" w:lineRule="exact"/>
      <w:contextualSpacing/>
    </w:pPr>
    <w:rPr>
      <w:rFonts w:eastAsiaTheme="majorEastAsia" w:cstheme="majorBidi"/>
      <w:b/>
      <w:spacing w:val="8"/>
      <w:kern w:val="28"/>
      <w:sz w:val="21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59C6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character" w:customStyle="1" w:styleId="UnterberschriftZwischenberschriftZchn">
    <w:name w:val="Unterüberschrift/Zwischenüberschrift Zchn"/>
    <w:basedOn w:val="Absatz-Standardschriftart"/>
    <w:link w:val="UnterberschriftZwischenberschrift"/>
    <w:rsid w:val="0091751D"/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character" w:customStyle="1" w:styleId="TitelZchn">
    <w:name w:val="Titel Zchn"/>
    <w:aliases w:val="Einleitung/Absatzüberschrift Zchn"/>
    <w:basedOn w:val="Absatz-Standardschriftart"/>
    <w:link w:val="Titel"/>
    <w:uiPriority w:val="10"/>
    <w:rsid w:val="00EE5433"/>
    <w:rPr>
      <w:rFonts w:eastAsiaTheme="majorEastAsia" w:cstheme="majorBidi"/>
      <w:b/>
      <w:spacing w:val="8"/>
      <w:kern w:val="28"/>
      <w:sz w:val="21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21CA"/>
    <w:rPr>
      <w:rFonts w:ascii="DIN 2014" w:hAnsi="DIN 2014"/>
      <w:b/>
      <w:sz w:val="19"/>
    </w:rPr>
  </w:style>
  <w:style w:type="paragraph" w:styleId="Fuzeile">
    <w:name w:val="footer"/>
    <w:basedOn w:val="Standard"/>
    <w:link w:val="Fu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21CA"/>
    <w:rPr>
      <w:rFonts w:ascii="DIN 2014" w:hAnsi="DIN 2014"/>
      <w:b/>
      <w:sz w:val="19"/>
    </w:rPr>
  </w:style>
  <w:style w:type="paragraph" w:customStyle="1" w:styleId="AbsenderAdressfelder">
    <w:name w:val="Absender Adressfelder"/>
    <w:basedOn w:val="Standard"/>
    <w:link w:val="AbsenderAdressfelderZchn"/>
    <w:autoRedefine/>
    <w:rsid w:val="00174B1E"/>
    <w:pPr>
      <w:spacing w:after="140" w:line="240" w:lineRule="auto"/>
      <w:jc w:val="center"/>
    </w:pPr>
    <w:rPr>
      <w:sz w:val="14"/>
    </w:rPr>
  </w:style>
  <w:style w:type="paragraph" w:customStyle="1" w:styleId="EmpfngerAdressfeld">
    <w:name w:val="Empfänger Adressfeld"/>
    <w:basedOn w:val="AbsenderAdressfelder"/>
    <w:link w:val="EmpfngerAdressfeldZchn"/>
    <w:rsid w:val="00F83DCE"/>
    <w:rPr>
      <w:sz w:val="17"/>
    </w:rPr>
  </w:style>
  <w:style w:type="character" w:customStyle="1" w:styleId="AbsenderAdressfelderZchn">
    <w:name w:val="Absender Adressfelder Zchn"/>
    <w:basedOn w:val="Absatz-Standardschriftart"/>
    <w:link w:val="AbsenderAdressfelder"/>
    <w:rsid w:val="00174B1E"/>
    <w:rPr>
      <w:rFonts w:ascii="ArialMT" w:hAnsi="ArialMT"/>
      <w:b/>
      <w:sz w:val="14"/>
    </w:rPr>
  </w:style>
  <w:style w:type="character" w:styleId="Hyperlink">
    <w:name w:val="Hyperlink"/>
    <w:basedOn w:val="Absatz-Standardschriftart"/>
    <w:uiPriority w:val="99"/>
    <w:unhideWhenUsed/>
    <w:rsid w:val="00F83DCE"/>
    <w:rPr>
      <w:color w:val="5F5F5F" w:themeColor="hyperlink"/>
      <w:u w:val="single"/>
    </w:rPr>
  </w:style>
  <w:style w:type="character" w:customStyle="1" w:styleId="EmpfngerAdressfeldZchn">
    <w:name w:val="Empfänger Adressfeld Zchn"/>
    <w:basedOn w:val="AbsenderAdressfelderZchn"/>
    <w:link w:val="EmpfngerAdressfeld"/>
    <w:rsid w:val="00F83DCE"/>
    <w:rPr>
      <w:rFonts w:asciiTheme="minorHAnsi" w:hAnsiTheme="minorHAnsi"/>
      <w:b/>
      <w:sz w:val="17"/>
    </w:rPr>
  </w:style>
  <w:style w:type="paragraph" w:styleId="Listenabsatz">
    <w:name w:val="List Paragraph"/>
    <w:basedOn w:val="Standard"/>
    <w:link w:val="ListenabsatzZchn"/>
    <w:uiPriority w:val="34"/>
    <w:rsid w:val="002602B4"/>
    <w:pPr>
      <w:ind w:left="720"/>
      <w:contextualSpacing/>
    </w:pPr>
  </w:style>
  <w:style w:type="paragraph" w:customStyle="1" w:styleId="Titelzeile">
    <w:name w:val="Titelzeile"/>
    <w:link w:val="TitelzeileZchn"/>
    <w:qFormat/>
    <w:rsid w:val="006B2525"/>
    <w:pPr>
      <w:spacing w:after="0" w:line="690" w:lineRule="exact"/>
    </w:pPr>
    <w:rPr>
      <w:rFonts w:ascii="Arial Narrow" w:eastAsiaTheme="majorEastAsia" w:hAnsi="Arial Narrow" w:cstheme="majorBidi"/>
      <w:b/>
      <w:caps/>
      <w:noProof/>
      <w:color w:val="000000" w:themeColor="text1"/>
      <w:spacing w:val="-4"/>
      <w:sz w:val="64"/>
      <w:szCs w:val="26"/>
      <w:lang w:eastAsia="de-DE"/>
    </w:rPr>
  </w:style>
  <w:style w:type="character" w:customStyle="1" w:styleId="TitelzeileZchn">
    <w:name w:val="Titelzeile Zchn"/>
    <w:basedOn w:val="berschrift2Zchn"/>
    <w:link w:val="Titelzeile"/>
    <w:rsid w:val="006B2525"/>
    <w:rPr>
      <w:rFonts w:ascii="Arial Narrow" w:eastAsiaTheme="majorEastAsia" w:hAnsi="Arial Narrow" w:cstheme="majorBidi"/>
      <w:b/>
      <w:caps/>
      <w:noProof/>
      <w:color w:val="000000" w:themeColor="text1"/>
      <w:spacing w:val="-4"/>
      <w:sz w:val="64"/>
      <w:szCs w:val="26"/>
      <w:lang w:eastAsia="de-DE"/>
    </w:rPr>
  </w:style>
  <w:style w:type="table" w:styleId="Tabellenraster">
    <w:name w:val="Table Grid"/>
    <w:basedOn w:val="NormaleTabelle"/>
    <w:uiPriority w:val="39"/>
    <w:rsid w:val="00EE5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ormatvorlage1">
    <w:name w:val="Formatvorlage1"/>
    <w:uiPriority w:val="99"/>
    <w:rsid w:val="00044798"/>
    <w:pPr>
      <w:numPr>
        <w:numId w:val="7"/>
      </w:numPr>
    </w:pPr>
  </w:style>
  <w:style w:type="paragraph" w:customStyle="1" w:styleId="Formatvorlage2">
    <w:name w:val="Formatvorlage2"/>
    <w:basedOn w:val="Listenabsatz"/>
    <w:link w:val="Formatvorlage2Zchn"/>
    <w:rsid w:val="00F23B06"/>
    <w:pPr>
      <w:ind w:left="0"/>
    </w:pPr>
    <w:rPr>
      <w:rFonts w:ascii="Arial Narrow" w:hAnsi="Arial Narrow"/>
      <w:sz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23B06"/>
    <w:rPr>
      <w:spacing w:val="8"/>
      <w:sz w:val="19"/>
    </w:rPr>
  </w:style>
  <w:style w:type="character" w:customStyle="1" w:styleId="Formatvorlage2Zchn">
    <w:name w:val="Formatvorlage2 Zchn"/>
    <w:basedOn w:val="ListenabsatzZchn"/>
    <w:link w:val="Formatvorlage2"/>
    <w:rsid w:val="00F23B06"/>
    <w:rPr>
      <w:rFonts w:ascii="Arial Narrow" w:hAnsi="Arial Narrow"/>
      <w:spacing w:val="8"/>
      <w:sz w:val="24"/>
    </w:rPr>
  </w:style>
  <w:style w:type="paragraph" w:customStyle="1" w:styleId="Unterberschrift">
    <w:name w:val="Unterüberschrift"/>
    <w:basedOn w:val="Formatvorlage2"/>
    <w:link w:val="UnterberschriftZchn"/>
    <w:qFormat/>
    <w:rsid w:val="0032102F"/>
    <w:pPr>
      <w:ind w:left="680"/>
    </w:pPr>
    <w:rPr>
      <w:b/>
      <w:caps/>
      <w:color w:val="000000" w:themeColor="text1"/>
      <w:spacing w:val="-4"/>
    </w:rPr>
  </w:style>
  <w:style w:type="character" w:customStyle="1" w:styleId="UnterberschriftZchn">
    <w:name w:val="Unterüberschrift Zchn"/>
    <w:basedOn w:val="Formatvorlage2Zchn"/>
    <w:link w:val="Unterberschrift"/>
    <w:rsid w:val="0032102F"/>
    <w:rPr>
      <w:rFonts w:ascii="Arial Narrow" w:hAnsi="Arial Narrow"/>
      <w:b/>
      <w:caps/>
      <w:color w:val="000000" w:themeColor="text1"/>
      <w:spacing w:val="-4"/>
      <w:sz w:val="24"/>
    </w:rPr>
  </w:style>
  <w:style w:type="numbering" w:customStyle="1" w:styleId="Formatvorlage3">
    <w:name w:val="Formatvorlage3"/>
    <w:basedOn w:val="KeineListe"/>
    <w:uiPriority w:val="99"/>
    <w:rsid w:val="0066718C"/>
    <w:pPr>
      <w:numPr>
        <w:numId w:val="9"/>
      </w:numPr>
    </w:pPr>
  </w:style>
  <w:style w:type="paragraph" w:customStyle="1" w:styleId="berschriften3">
    <w:name w:val="Überschriften 3"/>
    <w:basedOn w:val="Listenabsatz"/>
    <w:link w:val="berschriften3Zchn"/>
    <w:rsid w:val="0066718C"/>
    <w:pPr>
      <w:numPr>
        <w:ilvl w:val="2"/>
        <w:numId w:val="10"/>
      </w:numPr>
    </w:pPr>
    <w:rPr>
      <w:rFonts w:ascii="Arial Narrow" w:hAnsi="Arial Narrow"/>
      <w:b/>
      <w:caps/>
      <w:spacing w:val="-4"/>
      <w:sz w:val="24"/>
    </w:rPr>
  </w:style>
  <w:style w:type="character" w:customStyle="1" w:styleId="berschriften3Zchn">
    <w:name w:val="Überschriften 3 Zchn"/>
    <w:basedOn w:val="ListenabsatzZchn"/>
    <w:link w:val="berschriften3"/>
    <w:rsid w:val="0066718C"/>
    <w:rPr>
      <w:rFonts w:ascii="Arial Narrow" w:hAnsi="Arial Narrow"/>
      <w:b/>
      <w:caps/>
      <w:spacing w:val="-4"/>
      <w:sz w:val="24"/>
    </w:rPr>
  </w:style>
  <w:style w:type="paragraph" w:customStyle="1" w:styleId="berschrift111">
    <w:name w:val="Überschrift 1.1.1"/>
    <w:basedOn w:val="Listenabsatz"/>
    <w:link w:val="berschrift111Zchn"/>
    <w:autoRedefine/>
    <w:qFormat/>
    <w:rsid w:val="00DA59C6"/>
    <w:pPr>
      <w:numPr>
        <w:ilvl w:val="2"/>
        <w:numId w:val="8"/>
      </w:numPr>
      <w:spacing w:line="240" w:lineRule="auto"/>
    </w:pPr>
    <w:rPr>
      <w:rFonts w:ascii="Arial Narrow" w:hAnsi="Arial Narrow"/>
      <w:b/>
      <w:caps/>
      <w:spacing w:val="-4"/>
      <w:sz w:val="24"/>
      <w:lang w:val="en-US"/>
    </w:rPr>
  </w:style>
  <w:style w:type="character" w:customStyle="1" w:styleId="berschrift111Zchn">
    <w:name w:val="Überschrift 1.1.1 Zchn"/>
    <w:basedOn w:val="ListenabsatzZchn"/>
    <w:link w:val="berschrift111"/>
    <w:rsid w:val="00DA59C6"/>
    <w:rPr>
      <w:rFonts w:ascii="Arial Narrow" w:hAnsi="Arial Narrow"/>
      <w:b/>
      <w:caps/>
      <w:spacing w:val="-4"/>
      <w:sz w:val="24"/>
      <w:lang w:val="en-US"/>
    </w:rPr>
  </w:style>
  <w:style w:type="character" w:styleId="Fett">
    <w:name w:val="Strong"/>
    <w:basedOn w:val="Absatz-Standardschriftart"/>
    <w:uiPriority w:val="22"/>
    <w:qFormat/>
    <w:rsid w:val="00F030E7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E3D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E3D5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E3D58"/>
    <w:rPr>
      <w:spacing w:val="8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E3D5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E3D58"/>
    <w:rPr>
      <w:b/>
      <w:bCs/>
      <w:spacing w:val="8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9E3D58"/>
    <w:rPr>
      <w:color w:val="808080"/>
    </w:rPr>
  </w:style>
  <w:style w:type="paragraph" w:customStyle="1" w:styleId="Untertitelzeile">
    <w:name w:val="Untertitelzeile"/>
    <w:link w:val="UntertitelzeileZchn"/>
    <w:qFormat/>
    <w:rsid w:val="006756E9"/>
    <w:pPr>
      <w:spacing w:after="0" w:line="410" w:lineRule="exact"/>
    </w:pPr>
    <w:rPr>
      <w:rFonts w:ascii="Arial Narrow" w:eastAsiaTheme="majorEastAsia" w:hAnsi="Arial Narrow" w:cs="ArialMT"/>
      <w:b/>
      <w:noProof/>
      <w:color w:val="00A096" w:themeColor="accent3"/>
      <w:spacing w:val="-4"/>
      <w:sz w:val="36"/>
      <w:szCs w:val="19"/>
      <w:lang w:val="en-US" w:eastAsia="de-DE"/>
    </w:rPr>
  </w:style>
  <w:style w:type="character" w:customStyle="1" w:styleId="UntertitelzeileZchn">
    <w:name w:val="Untertitelzeile Zchn"/>
    <w:basedOn w:val="TitelzeileZchn"/>
    <w:link w:val="Untertitelzeile"/>
    <w:rsid w:val="006756E9"/>
    <w:rPr>
      <w:rFonts w:ascii="Arial Narrow" w:eastAsiaTheme="majorEastAsia" w:hAnsi="Arial Narrow" w:cs="ArialMT"/>
      <w:b/>
      <w:caps w:val="0"/>
      <w:noProof/>
      <w:color w:val="00A096" w:themeColor="accent3"/>
      <w:spacing w:val="-4"/>
      <w:sz w:val="36"/>
      <w:szCs w:val="19"/>
      <w:lang w:val="en-US" w:eastAsia="de-DE"/>
    </w:rPr>
  </w:style>
  <w:style w:type="character" w:styleId="Erwhnung">
    <w:name w:val="Mention"/>
    <w:basedOn w:val="Absatz-Standardschriftart"/>
    <w:uiPriority w:val="99"/>
    <w:unhideWhenUsed/>
    <w:rsid w:val="00803E3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edienanstalt-nrw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edienanstalt-nrw.de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lfmnrw.sharepoint.com/sites/LFM-Templates/Templates/%5bVergabe%5d%20-%20Preisblat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58C01B5934715BA76E4CF9CB439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45987-28BA-409B-A5EC-98B7DE5A8B61}"/>
      </w:docPartPr>
      <w:docPartBody>
        <w:p w:rsidR="00ED144B" w:rsidRDefault="00BD63DC">
          <w:pPr>
            <w:pStyle w:val="23B58C01B5934715BA76E4CF9CB43924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Betrag (netto)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29CDD978646482A8DD62A0AE16F2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91EFBE-8DA5-4C6C-A55D-E74860ED63A7}"/>
      </w:docPartPr>
      <w:docPartBody>
        <w:p w:rsidR="00ED144B" w:rsidRDefault="00BD63DC">
          <w:pPr>
            <w:pStyle w:val="329CDD978646482A8DD62A0AE16F2C83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die MwSt.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1714F5362F749E0A0F94272EAC1E5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F7FE3B-2839-4D9F-96DF-DC87D1C481B5}"/>
      </w:docPartPr>
      <w:docPartBody>
        <w:p w:rsidR="00ED144B" w:rsidRDefault="00BD63DC">
          <w:pPr>
            <w:pStyle w:val="91714F5362F749E0A0F94272EAC1E57F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>den Betrag (brutto) in €</w:t>
          </w:r>
          <w:r w:rsidRPr="00465483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FAE4305E8F34FABBC8873B6FF88A4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3ABE19-7B92-440F-9008-EFA128D5567B}"/>
      </w:docPartPr>
      <w:docPartBody>
        <w:p w:rsidR="00ED144B" w:rsidRDefault="00BD63DC">
          <w:pPr>
            <w:pStyle w:val="9FAE4305E8F34FABBC8873B6FF88A419"/>
          </w:pPr>
          <w:r w:rsidRPr="0078335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1D438606E74BEFA4FD610F23C984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437D3A-C1DD-4AB0-A970-D024BF838B23}"/>
      </w:docPartPr>
      <w:docPartBody>
        <w:p w:rsidR="00ED144B" w:rsidRDefault="00BD63DC">
          <w:pPr>
            <w:pStyle w:val="001D438606E74BEFA4FD610F23C984E3"/>
          </w:pPr>
          <w:r w:rsidRPr="00C720F0">
            <w:rPr>
              <w:rStyle w:val="Platzhaltertext"/>
              <w:szCs w:val="19"/>
            </w:rPr>
            <w:t>Klicken Sie hier, um Text einzugeben.</w:t>
          </w:r>
        </w:p>
      </w:docPartBody>
    </w:docPart>
    <w:docPart>
      <w:docPartPr>
        <w:name w:val="E855FA1476104ED39488ED2402FF53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F41A42-80B2-4744-A3BB-E6E11C8972EE}"/>
      </w:docPartPr>
      <w:docPartBody>
        <w:p w:rsidR="00BD63DC" w:rsidRDefault="00ED144B" w:rsidP="00ED144B">
          <w:pPr>
            <w:pStyle w:val="E855FA1476104ED39488ED2402FF533C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D804296006C943BA8E8BDE6F26BCFF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AF8C60-2631-4136-8EEB-A0854526BC0D}"/>
      </w:docPartPr>
      <w:docPartBody>
        <w:p w:rsidR="00BD63DC" w:rsidRDefault="00ED144B" w:rsidP="00ED144B">
          <w:pPr>
            <w:pStyle w:val="D804296006C943BA8E8BDE6F26BCFF6E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78581EDAE8AE4C0D9E2031D6D115B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7ECD31-6FF2-4EAD-A16B-786F12E55CFF}"/>
      </w:docPartPr>
      <w:docPartBody>
        <w:p w:rsidR="00BD63DC" w:rsidRDefault="00ED144B" w:rsidP="00ED144B">
          <w:pPr>
            <w:pStyle w:val="78581EDAE8AE4C0D9E2031D6D115B327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A72A41E4460C4A5EBE6B44BAA2FC9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C0DAF8-C2D2-46A4-9855-437549CEC391}"/>
      </w:docPartPr>
      <w:docPartBody>
        <w:p w:rsidR="00BD63DC" w:rsidRDefault="00ED144B" w:rsidP="00ED144B">
          <w:pPr>
            <w:pStyle w:val="A72A41E4460C4A5EBE6B44BAA2FC9DD5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7BEE476D02A947CCACF7B575921144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FB22C8-F6BC-4674-AA19-FA95DC430C34}"/>
      </w:docPartPr>
      <w:docPartBody>
        <w:p w:rsidR="00BD63DC" w:rsidRDefault="00ED144B" w:rsidP="00ED144B">
          <w:pPr>
            <w:pStyle w:val="7BEE476D02A947CCACF7B57592114419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391E70C2D61F4F3A80C13215A8F456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036C55-39A1-4A6D-BD10-DE1C109B919C}"/>
      </w:docPartPr>
      <w:docPartBody>
        <w:p w:rsidR="00BD63DC" w:rsidRDefault="00ED144B" w:rsidP="00ED144B">
          <w:pPr>
            <w:pStyle w:val="391E70C2D61F4F3A80C13215A8F45602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8BA92179F1DF42488D51E6AC685A43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875D-15E8-422B-A6F0-C4692EBF82F9}"/>
      </w:docPartPr>
      <w:docPartBody>
        <w:p w:rsidR="00BD63DC" w:rsidRDefault="00ED144B" w:rsidP="00ED144B">
          <w:pPr>
            <w:pStyle w:val="8BA92179F1DF42488D51E6AC685A43B8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02EF426F617340CEA46D502ACFC33E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E6E48-6CBC-4404-B0CF-71040B3347E8}"/>
      </w:docPartPr>
      <w:docPartBody>
        <w:p w:rsidR="00BD63DC" w:rsidRDefault="00ED144B" w:rsidP="00ED144B">
          <w:pPr>
            <w:pStyle w:val="02EF426F617340CEA46D502ACFC33E72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  <w:docPart>
      <w:docPartPr>
        <w:name w:val="4FE2D6933D0741E596D50C2134835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54B26D-6246-4D8E-AF80-C4B58368698B}"/>
      </w:docPartPr>
      <w:docPartBody>
        <w:p w:rsidR="00BD63DC" w:rsidRDefault="00ED144B" w:rsidP="00ED144B">
          <w:pPr>
            <w:pStyle w:val="4FE2D6933D0741E596D50C21348358CD"/>
          </w:pPr>
          <w:r w:rsidRPr="00465483">
            <w:rPr>
              <w:rStyle w:val="Platzhaltertext"/>
            </w:rPr>
            <w:t xml:space="preserve">Klicken oder tippen Sie hier, um </w:t>
          </w:r>
          <w:r>
            <w:rPr>
              <w:rStyle w:val="Platzhaltertext"/>
            </w:rPr>
            <w:t xml:space="preserve">den Gesamtpreis (netto) </w:t>
          </w:r>
          <w:r w:rsidRPr="00465483">
            <w:rPr>
              <w:rStyle w:val="Platzhaltertext"/>
            </w:rPr>
            <w:t>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IN OT Cond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libri"/>
    <w:panose1 w:val="00000000000000000000"/>
    <w:charset w:val="00"/>
    <w:family w:val="roman"/>
    <w:notTrueType/>
    <w:pitch w:val="default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A2C"/>
    <w:rsid w:val="000F0A2C"/>
    <w:rsid w:val="008B4F4E"/>
    <w:rsid w:val="009B569A"/>
    <w:rsid w:val="00AD44C9"/>
    <w:rsid w:val="00BD63DC"/>
    <w:rsid w:val="00ED144B"/>
    <w:rsid w:val="00EF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D144B"/>
    <w:rPr>
      <w:color w:val="808080"/>
    </w:rPr>
  </w:style>
  <w:style w:type="paragraph" w:customStyle="1" w:styleId="E855FA1476104ED39488ED2402FF533C">
    <w:name w:val="E855FA1476104ED39488ED2402FF533C"/>
    <w:rsid w:val="00ED144B"/>
  </w:style>
  <w:style w:type="paragraph" w:customStyle="1" w:styleId="D804296006C943BA8E8BDE6F26BCFF6E">
    <w:name w:val="D804296006C943BA8E8BDE6F26BCFF6E"/>
    <w:rsid w:val="00ED144B"/>
  </w:style>
  <w:style w:type="paragraph" w:customStyle="1" w:styleId="78581EDAE8AE4C0D9E2031D6D115B327">
    <w:name w:val="78581EDAE8AE4C0D9E2031D6D115B327"/>
    <w:rsid w:val="00ED144B"/>
  </w:style>
  <w:style w:type="paragraph" w:customStyle="1" w:styleId="23B58C01B5934715BA76E4CF9CB43924">
    <w:name w:val="23B58C01B5934715BA76E4CF9CB43924"/>
  </w:style>
  <w:style w:type="paragraph" w:customStyle="1" w:styleId="329CDD978646482A8DD62A0AE16F2C83">
    <w:name w:val="329CDD978646482A8DD62A0AE16F2C83"/>
  </w:style>
  <w:style w:type="paragraph" w:customStyle="1" w:styleId="91714F5362F749E0A0F94272EAC1E57F">
    <w:name w:val="91714F5362F749E0A0F94272EAC1E57F"/>
  </w:style>
  <w:style w:type="paragraph" w:customStyle="1" w:styleId="9FAE4305E8F34FABBC8873B6FF88A419">
    <w:name w:val="9FAE4305E8F34FABBC8873B6FF88A419"/>
  </w:style>
  <w:style w:type="paragraph" w:customStyle="1" w:styleId="001D438606E74BEFA4FD610F23C984E3">
    <w:name w:val="001D438606E74BEFA4FD610F23C984E3"/>
  </w:style>
  <w:style w:type="paragraph" w:customStyle="1" w:styleId="A72A41E4460C4A5EBE6B44BAA2FC9DD5">
    <w:name w:val="A72A41E4460C4A5EBE6B44BAA2FC9DD5"/>
    <w:rsid w:val="00ED144B"/>
  </w:style>
  <w:style w:type="paragraph" w:customStyle="1" w:styleId="7BEE476D02A947CCACF7B57592114419">
    <w:name w:val="7BEE476D02A947CCACF7B57592114419"/>
    <w:rsid w:val="00ED144B"/>
  </w:style>
  <w:style w:type="paragraph" w:customStyle="1" w:styleId="391E70C2D61F4F3A80C13215A8F45602">
    <w:name w:val="391E70C2D61F4F3A80C13215A8F45602"/>
    <w:rsid w:val="00ED144B"/>
  </w:style>
  <w:style w:type="paragraph" w:customStyle="1" w:styleId="8BA92179F1DF42488D51E6AC685A43B8">
    <w:name w:val="8BA92179F1DF42488D51E6AC685A43B8"/>
    <w:rsid w:val="00ED144B"/>
  </w:style>
  <w:style w:type="paragraph" w:customStyle="1" w:styleId="02EF426F617340CEA46D502ACFC33E72">
    <w:name w:val="02EF426F617340CEA46D502ACFC33E72"/>
    <w:rsid w:val="00ED144B"/>
  </w:style>
  <w:style w:type="paragraph" w:customStyle="1" w:styleId="4FE2D6933D0741E596D50C21348358CD">
    <w:name w:val="4FE2D6933D0741E596D50C21348358CD"/>
    <w:rsid w:val="00ED14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andesanstalt für Medien NRW">
      <a:dk1>
        <a:srgbClr val="000000"/>
      </a:dk1>
      <a:lt1>
        <a:srgbClr val="FFFFFF"/>
      </a:lt1>
      <a:dk2>
        <a:srgbClr val="000000"/>
      </a:dk2>
      <a:lt2>
        <a:srgbClr val="F8F8F8"/>
      </a:lt2>
      <a:accent1>
        <a:srgbClr val="E63264"/>
      </a:accent1>
      <a:accent2>
        <a:srgbClr val="73B959"/>
      </a:accent2>
      <a:accent3>
        <a:srgbClr val="00A096"/>
      </a:accent3>
      <a:accent4>
        <a:srgbClr val="EB6E87"/>
      </a:accent4>
      <a:accent5>
        <a:srgbClr val="00737D"/>
      </a:accent5>
      <a:accent6>
        <a:srgbClr val="000000"/>
      </a:accent6>
      <a:hlink>
        <a:srgbClr val="5F5F5F"/>
      </a:hlink>
      <a:folHlink>
        <a:srgbClr val="919191"/>
      </a:folHlink>
    </a:clrScheme>
    <a:fontScheme name="Landesanstalt für Medien NRW">
      <a:majorFont>
        <a:latin typeface="DIN OT Cond"/>
        <a:ea typeface=""/>
        <a:cs typeface=""/>
      </a:majorFont>
      <a:minorFont>
        <a:latin typeface="DIN 201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  <SharedWithUsers xmlns="15c65617-10ff-4991-9b8f-9e4be3e77517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90DE9F-03EE-4A07-BF9D-2390288FF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52FF6B-258F-43C7-B11F-2D34AD829BD2}">
  <ds:schemaRefs>
    <ds:schemaRef ds:uri="http://schemas.microsoft.com/office/2006/metadata/properties"/>
    <ds:schemaRef ds:uri="http://schemas.microsoft.com/office/infopath/2007/PartnerControls"/>
    <ds:schemaRef ds:uri="45906726-f604-4941-8014-7f3ab2ff7bcd"/>
    <ds:schemaRef ds:uri="15c65617-10ff-4991-9b8f-9e4be3e77517"/>
  </ds:schemaRefs>
</ds:datastoreItem>
</file>

<file path=customXml/itemProps3.xml><?xml version="1.0" encoding="utf-8"?>
<ds:datastoreItem xmlns:ds="http://schemas.openxmlformats.org/officeDocument/2006/customXml" ds:itemID="{92ED0694-22AE-41BE-B2A2-214FD59AC3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E978E3-77DE-4258-BBFB-78E1CB6B86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%5bVergabe%5d%20-%20Preisblatt</Template>
  <TotalTime>0</TotalTime>
  <Pages>2</Pages>
  <Words>289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Kasparek, Jana</dc:creator>
  <cp:keywords/>
  <dc:description/>
  <cp:lastModifiedBy>Borski, Cornelius</cp:lastModifiedBy>
  <cp:revision>17</cp:revision>
  <cp:lastPrinted>2020-08-25T12:00:00Z</cp:lastPrinted>
  <dcterms:created xsi:type="dcterms:W3CDTF">2026-08-18T10:03:00Z</dcterms:created>
  <dcterms:modified xsi:type="dcterms:W3CDTF">2026-08-31T15:23:00Z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MediaServiceImageTags">
    <vt:lpwstr/>
  </property>
  <property fmtid="{D5CDD505-2E9C-101B-9397-08002B2CF9AE}" pid="4" name="Order">
    <vt:r8>1250000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docLang">
    <vt:lpwstr>de</vt:lpwstr>
  </property>
</Properties>
</file>